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3B6A1" w14:textId="77777777" w:rsidR="00DF72E6" w:rsidRDefault="00AE5FCC" w:rsidP="00DF72E6">
      <w:pPr>
        <w:pStyle w:val="HIL-Standard"/>
        <w:rPr>
          <w:b/>
          <w:sz w:val="44"/>
          <w:szCs w:val="44"/>
        </w:rPr>
      </w:pPr>
      <w:r>
        <w:rPr>
          <w:b/>
          <w:sz w:val="44"/>
          <w:szCs w:val="44"/>
        </w:rPr>
        <w:t>Anhang</w:t>
      </w:r>
      <w:r w:rsidR="00926C94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3</w:t>
      </w:r>
      <w:r w:rsidR="00C50B97">
        <w:rPr>
          <w:b/>
          <w:sz w:val="44"/>
          <w:szCs w:val="44"/>
        </w:rPr>
        <w:t xml:space="preserve"> - </w:t>
      </w:r>
      <w:r w:rsidR="00C50B97" w:rsidRPr="00C50B97">
        <w:rPr>
          <w:b/>
          <w:sz w:val="44"/>
          <w:szCs w:val="44"/>
        </w:rPr>
        <w:t xml:space="preserve">Bietergemeinschaftserklärung </w:t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484"/>
        <w:gridCol w:w="3092"/>
        <w:gridCol w:w="146"/>
        <w:gridCol w:w="146"/>
      </w:tblGrid>
      <w:tr w:rsidR="00C50B97" w:rsidRPr="00E26754" w14:paraId="4301A8B8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21E2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561B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FEE4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0525DC0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877B25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FA4908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27103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Wir, die (Name, Rechtsform und Sitz)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5596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18A1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873E11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08EC19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2A01446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A1F86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619F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FA09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57460D0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56F872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CBFD68D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366AA4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688348179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1CA5EBAC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244EF40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3F3D85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688348179"/>
      <w:tr w:rsidR="00C50B97" w:rsidRPr="00E26754" w14:paraId="6376C84A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6C19B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1DBF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6717D1F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7DF100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0473C60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EEA05D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656563834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038AF5B1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5003BF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509B3E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656563834"/>
      <w:tr w:rsidR="00C50B97" w:rsidRPr="00E26754" w14:paraId="4F340EDE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3DCCF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B1F1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18A91BA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A95C85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09E2F71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2B4340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982168935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65BFB79A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6F3887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7C7A1F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982168935"/>
      <w:tr w:rsidR="00C50B97" w:rsidRPr="00E26754" w14:paraId="25A4875E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ED54B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96E2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03E208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A72153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7ACC93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E9F751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45111450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31C1B3EC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F2021E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EC0709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45111450"/>
      <w:tr w:rsidR="00C50B97" w:rsidRPr="00E26754" w14:paraId="41EFDA4E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12EAF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BD6D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967CDD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E51C49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5D29186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6A912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DD00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B0B16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5352CC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403835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47D91A0" w14:textId="77777777" w:rsidTr="00DC491A">
        <w:trPr>
          <w:trHeight w:val="81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59154" w14:textId="77777777" w:rsidR="00C50B97" w:rsidRPr="00E26754" w:rsidRDefault="00C50B97" w:rsidP="00FC507B">
            <w:pPr>
              <w:rPr>
                <w:rFonts w:cs="Arial"/>
              </w:rPr>
            </w:pPr>
            <w:r w:rsidRPr="00E26754">
              <w:rPr>
                <w:rFonts w:cs="Arial"/>
              </w:rPr>
              <w:t>haben uns für die gemeinsame Bewerbung und Ausführung als Bewerber-/ Bietergemeinschaft, gemeinschaftlich handelnd unter der Bezeichnung (Name, Rechtsform, Sitz)</w:t>
            </w:r>
          </w:p>
        </w:tc>
        <w:tc>
          <w:tcPr>
            <w:tcW w:w="146" w:type="dxa"/>
            <w:vAlign w:val="center"/>
            <w:hideMark/>
          </w:tcPr>
          <w:p w14:paraId="4E45209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CFF982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9301CC6" w14:textId="77777777" w:rsidTr="00DC491A">
        <w:trPr>
          <w:trHeight w:val="465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0485F18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81621012" w:edGrp="everyone" w:colFirst="0" w:colLast="0"/>
            <w:r w:rsidRPr="00E26754">
              <w:rPr>
                <w:rFonts w:cs="Arial"/>
              </w:rPr>
              <w:t>……………………………………………………………………………………………………...………</w:t>
            </w:r>
          </w:p>
        </w:tc>
        <w:tc>
          <w:tcPr>
            <w:tcW w:w="146" w:type="dxa"/>
            <w:vAlign w:val="center"/>
            <w:hideMark/>
          </w:tcPr>
          <w:p w14:paraId="53750FD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CEE333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77E4E8B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CCB690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permStart w:id="611336687" w:edGrp="everyone" w:colFirst="0" w:colLast="0"/>
            <w:permStart w:id="1634802728" w:edGrp="everyone" w:colFirst="1" w:colLast="1"/>
            <w:permStart w:id="1902869758" w:edGrp="everyone" w:colFirst="2" w:colLast="2"/>
            <w:permEnd w:id="81621012"/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9849BF6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600AB3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287692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FDA5F1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EB41807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14:paraId="039800E4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937387853" w:edGrp="everyone" w:colFirst="0" w:colLast="0"/>
            <w:permEnd w:id="611336687"/>
            <w:permEnd w:id="1634802728"/>
            <w:permEnd w:id="1902869758"/>
            <w:r w:rsidRPr="00E26754">
              <w:rPr>
                <w:rFonts w:cs="Arial"/>
              </w:rPr>
              <w:t>……………………………………………………………………………………………………….……</w:t>
            </w:r>
          </w:p>
        </w:tc>
        <w:tc>
          <w:tcPr>
            <w:tcW w:w="146" w:type="dxa"/>
            <w:vAlign w:val="center"/>
            <w:hideMark/>
          </w:tcPr>
          <w:p w14:paraId="7966EED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CE66B6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937387853"/>
      <w:tr w:rsidR="00C50B97" w:rsidRPr="00E26754" w14:paraId="1A19C7D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9FE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64B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87A2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0CDB279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E89DE1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E39D409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522E7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zusammengefunden. Gegenüber dem Auftraggeber haften wir gesamtschuldnerisch. Intern haben wir uns wie folgt organisiert:</w:t>
            </w:r>
          </w:p>
        </w:tc>
        <w:tc>
          <w:tcPr>
            <w:tcW w:w="146" w:type="dxa"/>
            <w:vAlign w:val="center"/>
            <w:hideMark/>
          </w:tcPr>
          <w:p w14:paraId="47E8EBE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DAF040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98F669E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B28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237DC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D3F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39111A1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022FEA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B6FC01C" w14:textId="77777777" w:rsidTr="00DC491A">
        <w:trPr>
          <w:trHeight w:val="6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60861A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70F6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Zu erbringende Leistung </w:t>
            </w:r>
          </w:p>
        </w:tc>
        <w:tc>
          <w:tcPr>
            <w:tcW w:w="146" w:type="dxa"/>
            <w:vAlign w:val="center"/>
            <w:hideMark/>
          </w:tcPr>
          <w:p w14:paraId="6ACB34D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0B784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73839A6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3929DF1E" w14:textId="77777777" w:rsidR="00C50B97" w:rsidRPr="00E26754" w:rsidRDefault="00C50B97" w:rsidP="00DC491A">
            <w:pPr>
              <w:rPr>
                <w:rFonts w:cs="Arial"/>
              </w:rPr>
            </w:pPr>
            <w:permStart w:id="1868640411" w:edGrp="everyone" w:colFirst="0" w:colLast="0"/>
            <w:permStart w:id="1689991867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16615FF0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0AA2C1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B6A472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2B432F7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13085BAA" w14:textId="77777777" w:rsidR="00C50B97" w:rsidRPr="00E26754" w:rsidRDefault="00C50B97" w:rsidP="00DC491A">
            <w:pPr>
              <w:rPr>
                <w:rFonts w:cs="Arial"/>
              </w:rPr>
            </w:pPr>
            <w:permStart w:id="649468176" w:edGrp="everyone" w:colFirst="0" w:colLast="0"/>
            <w:permStart w:id="69426355" w:edGrp="everyone" w:colFirst="1" w:colLast="1"/>
            <w:permEnd w:id="1868640411"/>
            <w:permEnd w:id="1689991867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42B151BD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799965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A29DA9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F55E622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16141296" w14:textId="77777777" w:rsidR="00C50B97" w:rsidRPr="00E26754" w:rsidRDefault="00C50B97" w:rsidP="00DC491A">
            <w:pPr>
              <w:rPr>
                <w:rFonts w:cs="Arial"/>
              </w:rPr>
            </w:pPr>
            <w:permStart w:id="1320579087" w:edGrp="everyone" w:colFirst="0" w:colLast="0"/>
            <w:permStart w:id="1212507010" w:edGrp="everyone" w:colFirst="1" w:colLast="1"/>
            <w:permEnd w:id="649468176"/>
            <w:permEnd w:id="69426355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14:paraId="1B19CAB4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782166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4A37F4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7AD710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4D6A9A6A" w14:textId="77777777" w:rsidR="00C50B97" w:rsidRPr="00E26754" w:rsidRDefault="00C50B97" w:rsidP="00DC491A">
            <w:pPr>
              <w:rPr>
                <w:rFonts w:cs="Arial"/>
              </w:rPr>
            </w:pPr>
            <w:permStart w:id="1233403395" w:edGrp="everyone" w:colFirst="0" w:colLast="0"/>
            <w:permStart w:id="1842291479" w:edGrp="everyone" w:colFirst="1" w:colLast="1"/>
            <w:permEnd w:id="1320579087"/>
            <w:permEnd w:id="1212507010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0DB2BC49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CEE05F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267156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233403395"/>
      <w:permEnd w:id="1842291479"/>
      <w:tr w:rsidR="00C50B97" w:rsidRPr="00E26754" w14:paraId="0924EF66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6EF24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115CF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EAF51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9289FD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689378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541C7F2" w14:textId="77777777" w:rsidTr="00C50B97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0C124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E7EE8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7BA6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92F625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9DBEDE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5EB99D3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A08EBD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Im Rahmen des Vergabeverfahrens bevollmächtigen wir folgende Person, uns gegenüber dem Auftraggeber und seinen Beratern rechtsverbindlich zu vertreten:</w:t>
            </w:r>
          </w:p>
        </w:tc>
        <w:tc>
          <w:tcPr>
            <w:tcW w:w="146" w:type="dxa"/>
            <w:vAlign w:val="center"/>
            <w:hideMark/>
          </w:tcPr>
          <w:p w14:paraId="6590E45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295BFC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5F516F3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90DA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D433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776F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8FB6BC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0624B7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57E6235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E4D82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Nachname 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0454D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3C1F62F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B25000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396CF2C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C8A7368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905817196" w:edGrp="everyone" w:colFirst="0" w:colLast="0"/>
            <w:permStart w:id="970268258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67A22D7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697659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9209F9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905817196"/>
      <w:permEnd w:id="970268258"/>
      <w:tr w:rsidR="00C50B97" w:rsidRPr="00E26754" w14:paraId="5F0A0609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6C617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A4AFA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715B44F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570AF8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C4AD352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E96721F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540513960" w:edGrp="everyone" w:colFirst="0" w:colLast="0"/>
            <w:permStart w:id="1763861139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CA4C37D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7EC5D0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1BA1F2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540513960"/>
      <w:permEnd w:id="1763861139"/>
      <w:tr w:rsidR="00C50B97" w:rsidRPr="00E26754" w14:paraId="15A69FB8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9BFB0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BA70B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41E3F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4DA93B2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04EAF4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44A0B6B" w14:textId="77777777" w:rsidR="00C50B97" w:rsidRDefault="00C50B97">
      <w:r>
        <w:br w:type="page"/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278"/>
        <w:gridCol w:w="206"/>
        <w:gridCol w:w="3092"/>
        <w:gridCol w:w="146"/>
        <w:gridCol w:w="146"/>
      </w:tblGrid>
      <w:tr w:rsidR="00C50B97" w:rsidRPr="00E26754" w14:paraId="575D76F9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4DCD8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lastRenderedPageBreak/>
              <w:t>Für den Abschluss und die Durchführung des Vertrags benennen wir folgendes Mitglied unserer Bewerber-/ Bietergemeinschaft als bevollmächtigten Vertreter:</w:t>
            </w:r>
          </w:p>
        </w:tc>
        <w:tc>
          <w:tcPr>
            <w:tcW w:w="146" w:type="dxa"/>
            <w:vAlign w:val="center"/>
            <w:hideMark/>
          </w:tcPr>
          <w:p w14:paraId="2AB8FD3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5D63FE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62A8F84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1F4D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9595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A28FA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E22F35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DDDEF1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609530C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070FA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Nachname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AFF3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3B6E878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A51FAA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CE6784B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EC3DBA9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398526167" w:edGrp="everyone" w:colFirst="0" w:colLast="0"/>
            <w:permStart w:id="177699007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ACEB63C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73225D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9E18CE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398526167"/>
      <w:permEnd w:id="177699007"/>
      <w:tr w:rsidR="00C50B97" w:rsidRPr="00E26754" w14:paraId="26E25684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1A5F2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80070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54E5CC7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EE29E5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DCD3093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41DBBAD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470787690" w:edGrp="everyone" w:colFirst="0" w:colLast="0"/>
            <w:permStart w:id="523981913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3B5BEC2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E63C2F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43B30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470787690"/>
      <w:permEnd w:id="523981913"/>
      <w:tr w:rsidR="00C50B97" w:rsidRPr="00E26754" w14:paraId="2BFE922D" w14:textId="77777777" w:rsidTr="00DC491A">
        <w:trPr>
          <w:trHeight w:val="195"/>
        </w:trPr>
        <w:tc>
          <w:tcPr>
            <w:tcW w:w="6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D3F0A" w14:textId="77777777" w:rsidR="00C50B97" w:rsidRDefault="00C50B97" w:rsidP="00DC491A">
            <w:pPr>
              <w:rPr>
                <w:rFonts w:cs="Arial"/>
              </w:rPr>
            </w:pPr>
          </w:p>
          <w:p w14:paraId="73F8089E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6F9920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220B1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22BCE56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3B904E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FA026D0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3A83EA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3915B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84C38B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F29549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BD89E4A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2DFDC53E" w14:textId="77777777" w:rsidR="00C50B97" w:rsidRPr="00E26754" w:rsidRDefault="00C50B97" w:rsidP="00DC491A">
            <w:pPr>
              <w:rPr>
                <w:rFonts w:cs="Arial"/>
              </w:rPr>
            </w:pPr>
            <w:permStart w:id="705314774" w:edGrp="everyone"/>
            <w:r w:rsidRPr="00E26754">
              <w:rPr>
                <w:rFonts w:cs="Arial"/>
              </w:rPr>
              <w:t> </w:t>
            </w:r>
            <w:permEnd w:id="705314774"/>
          </w:p>
        </w:tc>
        <w:tc>
          <w:tcPr>
            <w:tcW w:w="146" w:type="dxa"/>
            <w:vAlign w:val="center"/>
            <w:hideMark/>
          </w:tcPr>
          <w:p w14:paraId="7B84A08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A0F666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BECA364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03D560C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3C1AEA0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F91801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6046C89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4F87E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9FFC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78D0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9FAABF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0A2F10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672EB03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C48DF3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67660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678053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56CB54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5FF0F5D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61AEAEED" w14:textId="77777777" w:rsidR="00C50B97" w:rsidRPr="00E26754" w:rsidRDefault="00C50B97" w:rsidP="00DC491A">
            <w:pPr>
              <w:rPr>
                <w:rFonts w:cs="Arial"/>
              </w:rPr>
            </w:pPr>
            <w:permStart w:id="1317042983" w:edGrp="everyone"/>
            <w:r w:rsidRPr="00E26754">
              <w:rPr>
                <w:rFonts w:cs="Arial"/>
              </w:rPr>
              <w:t> </w:t>
            </w:r>
            <w:permEnd w:id="1317042983"/>
          </w:p>
        </w:tc>
        <w:tc>
          <w:tcPr>
            <w:tcW w:w="146" w:type="dxa"/>
            <w:vAlign w:val="center"/>
            <w:hideMark/>
          </w:tcPr>
          <w:p w14:paraId="057995F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47ACC5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3CB7E99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4FD14C2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2C125C9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77738D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D36D9F3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70C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2B50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2507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CA4BCC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6EA150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2369B2B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53F3F5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2A5B8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55C41A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F4FC49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0E2B483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73EB9C41" w14:textId="77777777" w:rsidR="00C50B97" w:rsidRPr="00E26754" w:rsidRDefault="00C50B97" w:rsidP="00DC491A">
            <w:pPr>
              <w:rPr>
                <w:rFonts w:cs="Arial"/>
              </w:rPr>
            </w:pPr>
            <w:permStart w:id="1380139117" w:edGrp="everyone"/>
            <w:r w:rsidRPr="00E26754">
              <w:rPr>
                <w:rFonts w:cs="Arial"/>
              </w:rPr>
              <w:t> </w:t>
            </w:r>
            <w:permEnd w:id="1380139117"/>
          </w:p>
        </w:tc>
        <w:tc>
          <w:tcPr>
            <w:tcW w:w="146" w:type="dxa"/>
            <w:vAlign w:val="center"/>
            <w:hideMark/>
          </w:tcPr>
          <w:p w14:paraId="30D66F7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D7DDF0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C32FF21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433E7AC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764B826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9D6B03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5DF39C8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63F6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BF70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1B2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7081985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6BE195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70B9508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B88E50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87909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F8856A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C709B8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F38AA44" w14:textId="77777777" w:rsidTr="00DC491A">
        <w:trPr>
          <w:trHeight w:val="52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426151F0" w14:textId="77777777" w:rsidR="00C50B97" w:rsidRPr="00E26754" w:rsidRDefault="00C50B97" w:rsidP="00DC491A">
            <w:pPr>
              <w:rPr>
                <w:rFonts w:cs="Arial"/>
              </w:rPr>
            </w:pPr>
            <w:permStart w:id="601697710" w:edGrp="everyone"/>
            <w:r w:rsidRPr="00E26754">
              <w:rPr>
                <w:rFonts w:cs="Arial"/>
              </w:rPr>
              <w:t> </w:t>
            </w:r>
            <w:permEnd w:id="601697710"/>
          </w:p>
        </w:tc>
        <w:tc>
          <w:tcPr>
            <w:tcW w:w="146" w:type="dxa"/>
            <w:vAlign w:val="center"/>
            <w:hideMark/>
          </w:tcPr>
          <w:p w14:paraId="2A912B9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E42440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AA9D496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BE8D7DB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5EADCEC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CE2FA5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4D4C32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p w14:paraId="5070DB80" w14:textId="77777777" w:rsidR="00C50B97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Die Anlage ist nur im Falle der Gründung einer Bietergemeinschaft mit dem </w:t>
      </w:r>
      <w:r w:rsidR="00FC507B">
        <w:rPr>
          <w:b/>
          <w:i/>
        </w:rPr>
        <w:t xml:space="preserve">Teilnahmeantrag </w:t>
      </w:r>
      <w:r>
        <w:rPr>
          <w:b/>
          <w:i/>
        </w:rPr>
        <w:t xml:space="preserve">einzureichen. </w:t>
      </w:r>
    </w:p>
    <w:p w14:paraId="14A1A654" w14:textId="77777777" w:rsidR="00C50B97" w:rsidRDefault="00C50B97" w:rsidP="00C50B97">
      <w:pPr>
        <w:suppressAutoHyphens/>
        <w:rPr>
          <w:b/>
          <w:i/>
        </w:rPr>
      </w:pPr>
    </w:p>
    <w:p w14:paraId="18769C6A" w14:textId="77777777" w:rsidR="00C50B97" w:rsidRPr="00621BD1" w:rsidRDefault="00C50B97" w:rsidP="00C50B97">
      <w:pPr>
        <w:suppressAutoHyphens/>
        <w:rPr>
          <w:b/>
          <w:i/>
          <w:u w:val="single"/>
        </w:rPr>
      </w:pPr>
      <w:r w:rsidRPr="00621BD1">
        <w:rPr>
          <w:b/>
          <w:i/>
          <w:u w:val="single"/>
        </w:rPr>
        <w:t xml:space="preserve">Im Falle einer Bietergemeinschaft gilt: </w:t>
      </w:r>
    </w:p>
    <w:p w14:paraId="195B5551" w14:textId="77777777" w:rsidR="00C50B97" w:rsidRPr="00AC3B80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Wird diese Anlage nicht von allen Teilnehmern der Bietergemeinschaft rechtsverbindlich unterschrieben, gilt die Anlage </w:t>
      </w:r>
      <w:r w:rsidRPr="00AC3B80">
        <w:rPr>
          <w:b/>
          <w:i/>
        </w:rPr>
        <w:t>als nicht abgegeben.</w:t>
      </w:r>
    </w:p>
    <w:p w14:paraId="5FE4D0DA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sectPr w:rsidR="00C50B97" w:rsidSect="00926C94">
      <w:headerReference w:type="default" r:id="rId9"/>
      <w:footerReference w:type="default" r:id="rId10"/>
      <w:type w:val="continuous"/>
      <w:pgSz w:w="11906" w:h="16838" w:code="9"/>
      <w:pgMar w:top="2169" w:right="1247" w:bottom="1134" w:left="1418" w:header="544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  <wne:toolbarData r:id="rId1"/>
  </wne:toolbars>
  <wne:acds>
    <wne:acd wne:argValue="AgBIAEkATAAtANwAYgBlAHIAcwBjAGgAcgBpAGYAdAAtADEA" wne:acdName="acd0" wne:fciIndexBasedOn="0065"/>
    <wne:acd wne:argValue="AgBIAEkATAAtANwAYgBlAHIAcwBjAGgAcgBpAGYAdAAtADIA" wne:acdName="acd1" wne:fciIndexBasedOn="0065"/>
    <wne:acd wne:argValue="AgBIAEkATAAtANwAYgBlAHIAcwBjAGgAcgBpAGYAdAAtADMA" wne:acdName="acd2" wne:fciIndexBasedOn="0065"/>
    <wne:acd wne:argValue="AgBIAEkATAAtANwAYgBlAHIAcwBjAGgAcgBpAGYAdAAtADQA" wne:acdName="acd3" wne:fciIndexBasedOn="0065"/>
    <wne:acd wne:argValue="AgBIAEkATAAtANwAYgBlAHIAcwBjAGgAcgBpAGYAdAAtADUA" wne:acdName="acd4" wne:fciIndexBasedOn="0065"/>
    <wne:acd wne:argValue="AgBIAEkATAAtAEEAdQBmAHoA5ABoAGwALQAxAA==" wne:acdName="acd5" wne:fciIndexBasedOn="0065"/>
    <wne:acd wne:argValue="AgBIAEkATAAtAEEAdQBmAHoA5ABoAGwALQAyAA==" wne:acdName="acd6" wne:fciIndexBasedOn="0065"/>
    <wne:acd wne:argValue="AgBIAEkATAAtAEEAdQBmAHoA5ABoAGwALQAzAA==" wne:acdName="acd7" wne:fciIndexBasedOn="0065"/>
    <wne:acd wne:argValue="AgBIAEkATAAtAFMAdABhAG4AZABhAHIAZAA=" wne:acdName="acd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5A13E" w14:textId="77777777" w:rsidR="00ED08FF" w:rsidRDefault="00ED08FF">
      <w:r>
        <w:separator/>
      </w:r>
    </w:p>
  </w:endnote>
  <w:endnote w:type="continuationSeparator" w:id="0">
    <w:p w14:paraId="5138FF1F" w14:textId="77777777" w:rsidR="00ED08FF" w:rsidRDefault="00ED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CB3EC" w14:textId="77777777" w:rsidR="003910BF" w:rsidRPr="009B77CE" w:rsidRDefault="003910BF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  <w:rPr>
        <w:sz w:val="8"/>
        <w:szCs w:val="8"/>
      </w:rPr>
    </w:pPr>
  </w:p>
  <w:p w14:paraId="32CF24A6" w14:textId="646A5B40" w:rsidR="003910BF" w:rsidRDefault="007E301D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</w:pPr>
    <w:r>
      <w:fldChar w:fldCharType="begin"/>
    </w:r>
    <w:r>
      <w:instrText xml:space="preserve"> FILENAME </w:instrText>
    </w:r>
    <w:r>
      <w:fldChar w:fldCharType="separate"/>
    </w:r>
    <w:r w:rsidR="009D1F13">
      <w:rPr>
        <w:noProof/>
      </w:rPr>
      <w:t xml:space="preserve">Anlage </w:t>
    </w:r>
    <w:r>
      <w:rPr>
        <w:noProof/>
      </w:rPr>
      <w:t>3</w:t>
    </w:r>
    <w:r w:rsidR="009D1F13">
      <w:rPr>
        <w:noProof/>
      </w:rPr>
      <w:t xml:space="preserve"> - Bietergemeinschaftserklärung Vollmacht.docx</w:t>
    </w:r>
    <w:r>
      <w:rPr>
        <w:noProof/>
      </w:rPr>
      <w:fldChar w:fldCharType="end"/>
    </w:r>
    <w:r w:rsidR="003910BF">
      <w:tab/>
      <w:t xml:space="preserve">Seite </w:t>
    </w:r>
    <w:r w:rsidR="003910BF">
      <w:fldChar w:fldCharType="begin"/>
    </w:r>
    <w:r w:rsidR="003910BF">
      <w:instrText xml:space="preserve"> PAGE </w:instrText>
    </w:r>
    <w:r w:rsidR="003910BF">
      <w:fldChar w:fldCharType="separate"/>
    </w:r>
    <w:r w:rsidR="00AE5FCC">
      <w:rPr>
        <w:noProof/>
      </w:rPr>
      <w:t>1</w:t>
    </w:r>
    <w:r w:rsidR="003910BF">
      <w:fldChar w:fldCharType="end"/>
    </w:r>
    <w:r w:rsidR="003910BF">
      <w:t xml:space="preserve"> von </w:t>
    </w:r>
    <w:r>
      <w:fldChar w:fldCharType="begin"/>
    </w:r>
    <w:r>
      <w:instrText xml:space="preserve"> NUMPAGES </w:instrText>
    </w:r>
    <w:r>
      <w:fldChar w:fldCharType="separate"/>
    </w:r>
    <w:r w:rsidR="00AE5FCC">
      <w:rPr>
        <w:noProof/>
      </w:rPr>
      <w:t>2</w:t>
    </w:r>
    <w:r>
      <w:rPr>
        <w:noProof/>
      </w:rPr>
      <w:fldChar w:fldCharType="end"/>
    </w:r>
  </w:p>
  <w:p w14:paraId="4FBDCBD2" w14:textId="176E0505" w:rsidR="003910BF" w:rsidRDefault="003910BF" w:rsidP="00D840CF">
    <w:pPr>
      <w:pStyle w:val="HIL-Fuzeile"/>
      <w:tabs>
        <w:tab w:val="clear" w:pos="3544"/>
        <w:tab w:val="clear" w:pos="8222"/>
        <w:tab w:val="center" w:pos="4678"/>
        <w:tab w:val="right" w:pos="9214"/>
      </w:tabs>
      <w:ind w:left="0"/>
    </w:pPr>
    <w:r>
      <w:tab/>
    </w:r>
    <w:r w:rsidR="004F3BE2">
      <w:rPr>
        <w:rFonts w:cs="Arial"/>
      </w:rPr>
      <w:t>© HIL GmbH 20</w:t>
    </w:r>
    <w:r w:rsidR="00FC507B">
      <w:rPr>
        <w:rFonts w:cs="Arial"/>
      </w:rPr>
      <w:t>2</w:t>
    </w:r>
    <w:r w:rsidR="002C0732">
      <w:rPr>
        <w:rFonts w:cs="Arial"/>
      </w:rPr>
      <w:t>6</w:t>
    </w:r>
    <w:r w:rsidR="004F3BE2">
      <w:tab/>
      <w:t xml:space="preserve">Datum: </w:t>
    </w:r>
    <w:r w:rsidR="002C0732">
      <w:t>12.03.2026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F39D6" w14:textId="77777777" w:rsidR="00ED08FF" w:rsidRDefault="00ED08FF">
      <w:r>
        <w:separator/>
      </w:r>
    </w:p>
  </w:footnote>
  <w:footnote w:type="continuationSeparator" w:id="0">
    <w:p w14:paraId="27A4892A" w14:textId="77777777" w:rsidR="00ED08FF" w:rsidRDefault="00ED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3" w:type="dxa"/>
      <w:jc w:val="center"/>
      <w:tblLook w:val="01E0" w:firstRow="1" w:lastRow="1" w:firstColumn="1" w:lastColumn="1" w:noHBand="0" w:noVBand="0"/>
    </w:tblPr>
    <w:tblGrid>
      <w:gridCol w:w="1874"/>
      <w:gridCol w:w="5134"/>
      <w:gridCol w:w="2495"/>
    </w:tblGrid>
    <w:tr w:rsidR="003910BF" w:rsidRPr="00F92C8C" w14:paraId="7E31E4FF" w14:textId="77777777" w:rsidTr="00F92C8C">
      <w:trPr>
        <w:jc w:val="center"/>
      </w:trPr>
      <w:tc>
        <w:tcPr>
          <w:tcW w:w="1930" w:type="dxa"/>
          <w:shd w:val="clear" w:color="auto" w:fill="auto"/>
          <w:vAlign w:val="center"/>
        </w:tcPr>
        <w:p w14:paraId="228E6509" w14:textId="77777777" w:rsidR="003910BF" w:rsidRPr="00F92C8C" w:rsidRDefault="003910BF" w:rsidP="00FC507B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left"/>
            <w:rPr>
              <w:rFonts w:cs="Arial"/>
              <w:b/>
              <w:sz w:val="24"/>
            </w:rPr>
          </w:pPr>
        </w:p>
      </w:tc>
      <w:tc>
        <w:tcPr>
          <w:tcW w:w="5268" w:type="dxa"/>
          <w:shd w:val="clear" w:color="auto" w:fill="auto"/>
          <w:vAlign w:val="center"/>
        </w:tcPr>
        <w:p w14:paraId="4BC6D220" w14:textId="77777777" w:rsidR="00C50B97" w:rsidRDefault="00C50B97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  <w:r w:rsidRPr="00C50B97">
            <w:rPr>
              <w:rFonts w:cs="Arial"/>
              <w:b/>
              <w:sz w:val="24"/>
            </w:rPr>
            <w:t>Bietergemeinschaftserklärung Vollmach</w:t>
          </w:r>
          <w:r>
            <w:rPr>
              <w:rFonts w:cs="Arial"/>
              <w:b/>
              <w:sz w:val="24"/>
            </w:rPr>
            <w:t>t</w:t>
          </w:r>
        </w:p>
        <w:p w14:paraId="2577F6E2" w14:textId="77777777" w:rsidR="003910BF" w:rsidRPr="00F92C8C" w:rsidRDefault="003910BF" w:rsidP="003936F6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</w:p>
      </w:tc>
      <w:tc>
        <w:tcPr>
          <w:tcW w:w="2305" w:type="dxa"/>
          <w:shd w:val="clear" w:color="auto" w:fill="auto"/>
        </w:tcPr>
        <w:p w14:paraId="06470D1A" w14:textId="77777777" w:rsidR="003910BF" w:rsidRPr="00F92C8C" w:rsidRDefault="002C0732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24"/>
            </w:rPr>
          </w:pPr>
          <w:r>
            <w:rPr>
              <w:noProof/>
            </w:rPr>
            <w:pict w14:anchorId="6C30740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4.05pt;height:75.55pt">
                <v:imagedata r:id="rId1" o:title="HIL_Logo_Partner_der_Bundeswehr"/>
              </v:shape>
            </w:pict>
          </w:r>
          <w:r w:rsidR="008A73C9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19E06978" wp14:editId="513ADF28">
                <wp:simplePos x="0" y="0"/>
                <wp:positionH relativeFrom="column">
                  <wp:posOffset>5832475</wp:posOffset>
                </wp:positionH>
                <wp:positionV relativeFrom="paragraph">
                  <wp:posOffset>602615</wp:posOffset>
                </wp:positionV>
                <wp:extent cx="1071245" cy="731520"/>
                <wp:effectExtent l="0" t="0" r="0" b="0"/>
                <wp:wrapNone/>
                <wp:docPr id="10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124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ECE5F7B" w14:textId="77777777" w:rsidR="003910BF" w:rsidRPr="00F92C8C" w:rsidRDefault="003910BF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12"/>
              <w:szCs w:val="12"/>
            </w:rPr>
          </w:pPr>
        </w:p>
      </w:tc>
    </w:tr>
  </w:tbl>
  <w:p w14:paraId="5B2AF974" w14:textId="77777777" w:rsidR="003910BF" w:rsidRPr="00AA5401" w:rsidRDefault="003910BF" w:rsidP="002358CA">
    <w:pPr>
      <w:pStyle w:val="Kopfzeile"/>
      <w:pBdr>
        <w:top w:val="single" w:sz="4" w:space="1" w:color="auto"/>
      </w:pBdr>
      <w:tabs>
        <w:tab w:val="clear" w:pos="4536"/>
        <w:tab w:val="clear" w:pos="9072"/>
        <w:tab w:val="left" w:pos="0"/>
        <w:tab w:val="center" w:pos="4678"/>
      </w:tabs>
      <w:rPr>
        <w:rFonts w:cs="Arial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AEC67A4E"/>
    <w:lvl w:ilvl="0">
      <w:start w:val="1"/>
      <w:numFmt w:val="bullet"/>
      <w:pStyle w:val="Aufzhlungszeichen5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EDEDCF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C02D47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EE6BAA"/>
    <w:lvl w:ilvl="0">
      <w:start w:val="1"/>
      <w:numFmt w:val="bullet"/>
      <w:pStyle w:val="Aufzhlungszeichen2"/>
      <w:lvlText w:val="-"/>
      <w:lvlJc w:val="left"/>
      <w:pPr>
        <w:tabs>
          <w:tab w:val="num" w:pos="643"/>
        </w:tabs>
        <w:ind w:left="643" w:hanging="360"/>
      </w:pPr>
      <w:rPr>
        <w:sz w:val="16"/>
      </w:rPr>
    </w:lvl>
  </w:abstractNum>
  <w:abstractNum w:abstractNumId="4" w15:restartNumberingAfterBreak="0">
    <w:nsid w:val="FFFFFF88"/>
    <w:multiLevelType w:val="singleLevel"/>
    <w:tmpl w:val="6AD6EB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C58658DC"/>
    <w:lvl w:ilvl="0">
      <w:start w:val="1"/>
      <w:numFmt w:val="bullet"/>
      <w:pStyle w:val="Aufzhlungszeiche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00E48D2"/>
    <w:multiLevelType w:val="hybridMultilevel"/>
    <w:tmpl w:val="58A887FE"/>
    <w:lvl w:ilvl="0" w:tplc="A51CB406">
      <w:start w:val="1"/>
      <w:numFmt w:val="bullet"/>
      <w:pStyle w:val="HIL-Aufzhl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334984"/>
    <w:multiLevelType w:val="hybridMultilevel"/>
    <w:tmpl w:val="FCFC05AE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8" w15:restartNumberingAfterBreak="0">
    <w:nsid w:val="01AC527C"/>
    <w:multiLevelType w:val="hybridMultilevel"/>
    <w:tmpl w:val="84A29FF0"/>
    <w:lvl w:ilvl="0" w:tplc="FFFFFFFF">
      <w:start w:val="1"/>
      <w:numFmt w:val="decimal"/>
      <w:pStyle w:val="HIL-Liste-Num-1"/>
      <w:lvlText w:val="%1."/>
      <w:lvlJc w:val="left"/>
      <w:pPr>
        <w:tabs>
          <w:tab w:val="num" w:pos="720"/>
        </w:tabs>
        <w:ind w:left="720" w:hanging="360"/>
      </w:pPr>
    </w:lvl>
    <w:lvl w:ilvl="1" w:tplc="3FDA02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24949B7"/>
    <w:multiLevelType w:val="hybridMultilevel"/>
    <w:tmpl w:val="8D44C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AE42E0"/>
    <w:multiLevelType w:val="hybridMultilevel"/>
    <w:tmpl w:val="75DCF0A4"/>
    <w:lvl w:ilvl="0" w:tplc="BB58A5CC">
      <w:start w:val="1"/>
      <w:numFmt w:val="bullet"/>
      <w:pStyle w:val="ListSpiegelstrich1"/>
      <w:lvlText w:val="­"/>
      <w:lvlJc w:val="left"/>
      <w:pPr>
        <w:tabs>
          <w:tab w:val="num" w:pos="1676"/>
        </w:tabs>
        <w:ind w:left="16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07B60263"/>
    <w:multiLevelType w:val="hybridMultilevel"/>
    <w:tmpl w:val="5C50C64C"/>
    <w:lvl w:ilvl="0" w:tplc="813E9810">
      <w:start w:val="1"/>
      <w:numFmt w:val="bullet"/>
      <w:pStyle w:val="TabelleAufzhl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78198C"/>
    <w:multiLevelType w:val="hybridMultilevel"/>
    <w:tmpl w:val="7CB0E9AA"/>
    <w:lvl w:ilvl="0" w:tplc="B8CE56DA">
      <w:start w:val="1"/>
      <w:numFmt w:val="bullet"/>
      <w:pStyle w:val="HIL-Aufzhl-2-kurz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BD17DAD"/>
    <w:multiLevelType w:val="hybridMultilevel"/>
    <w:tmpl w:val="3B4C1B1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C84641C"/>
    <w:multiLevelType w:val="hybridMultilevel"/>
    <w:tmpl w:val="2E3045EE"/>
    <w:lvl w:ilvl="0" w:tplc="F448F24A">
      <w:start w:val="1"/>
      <w:numFmt w:val="bullet"/>
      <w:pStyle w:val="HIL-Aufzhl-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787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04F6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602C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703E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1A5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4E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E0CB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B81E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623945"/>
    <w:multiLevelType w:val="hybridMultilevel"/>
    <w:tmpl w:val="A1663C46"/>
    <w:lvl w:ilvl="0" w:tplc="46384E32">
      <w:start w:val="1"/>
      <w:numFmt w:val="bullet"/>
      <w:pStyle w:val="ListBullet1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16" w15:restartNumberingAfterBreak="0">
    <w:nsid w:val="1505166A"/>
    <w:multiLevelType w:val="hybridMultilevel"/>
    <w:tmpl w:val="28941CA8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B13858"/>
    <w:multiLevelType w:val="hybridMultilevel"/>
    <w:tmpl w:val="EAC66B56"/>
    <w:lvl w:ilvl="0" w:tplc="6AEAFF7C">
      <w:start w:val="1"/>
      <w:numFmt w:val="decimal"/>
      <w:pStyle w:val="HIL-Liste-Num-5"/>
      <w:lvlText w:val="%1."/>
      <w:lvlJc w:val="left"/>
      <w:pPr>
        <w:tabs>
          <w:tab w:val="num" w:pos="720"/>
        </w:tabs>
        <w:ind w:left="720" w:hanging="360"/>
      </w:pPr>
    </w:lvl>
    <w:lvl w:ilvl="1" w:tplc="C74C52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FC92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AAB7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A29B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7CD7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40F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8F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941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F40BFB"/>
    <w:multiLevelType w:val="hybridMultilevel"/>
    <w:tmpl w:val="2C7859FC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02A12FD"/>
    <w:multiLevelType w:val="hybridMultilevel"/>
    <w:tmpl w:val="7946F616"/>
    <w:lvl w:ilvl="0" w:tplc="4238E176">
      <w:start w:val="1"/>
      <w:numFmt w:val="lowerLetter"/>
      <w:pStyle w:val="HIL-Liste-abc-5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16EE0E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D241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1037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026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940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ECD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02C0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201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E80656"/>
    <w:multiLevelType w:val="hybridMultilevel"/>
    <w:tmpl w:val="1E0E83A0"/>
    <w:lvl w:ilvl="0" w:tplc="FC2A63B2">
      <w:start w:val="1"/>
      <w:numFmt w:val="bullet"/>
      <w:pStyle w:val="HIL-Aufzhl-3-kurz"/>
      <w:lvlText w:val="­"/>
      <w:lvlJc w:val="left"/>
      <w:pPr>
        <w:tabs>
          <w:tab w:val="num" w:pos="1636"/>
        </w:tabs>
        <w:ind w:left="1636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6B09C3"/>
    <w:multiLevelType w:val="hybridMultilevel"/>
    <w:tmpl w:val="81FC41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A2BDC"/>
    <w:multiLevelType w:val="hybridMultilevel"/>
    <w:tmpl w:val="643016CA"/>
    <w:lvl w:ilvl="0" w:tplc="13AC2BF2">
      <w:start w:val="1"/>
      <w:numFmt w:val="decimal"/>
      <w:pStyle w:val="HIL-Liste-Num-3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150018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1374684"/>
    <w:multiLevelType w:val="hybridMultilevel"/>
    <w:tmpl w:val="08865D54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25" w15:restartNumberingAfterBreak="0">
    <w:nsid w:val="34FE3E04"/>
    <w:multiLevelType w:val="hybridMultilevel"/>
    <w:tmpl w:val="908E1FCC"/>
    <w:lvl w:ilvl="0" w:tplc="04090001">
      <w:start w:val="1"/>
      <w:numFmt w:val="lowerLetter"/>
      <w:pStyle w:val="HIL-Liste-abc-3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C14B43"/>
    <w:multiLevelType w:val="hybridMultilevel"/>
    <w:tmpl w:val="21BC7A40"/>
    <w:lvl w:ilvl="0" w:tplc="225467DC">
      <w:start w:val="1"/>
      <w:numFmt w:val="lowerLetter"/>
      <w:pStyle w:val="HIL-Liste-abc-2"/>
      <w:lvlText w:val="%1)"/>
      <w:lvlJc w:val="left"/>
      <w:pPr>
        <w:tabs>
          <w:tab w:val="num" w:pos="2127"/>
        </w:tabs>
        <w:ind w:left="2127" w:hanging="426"/>
      </w:pPr>
      <w:rPr>
        <w:rFonts w:hint="default"/>
      </w:rPr>
    </w:lvl>
    <w:lvl w:ilvl="1" w:tplc="EF180C7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E8CACEA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212022F8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D94FE7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63AE71A2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DD80FC3A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CD5265B2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C60E7A2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420B5ADD"/>
    <w:multiLevelType w:val="hybridMultilevel"/>
    <w:tmpl w:val="63B476A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4341664">
      <w:start w:val="20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6736E79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BB774F1"/>
    <w:multiLevelType w:val="hybridMultilevel"/>
    <w:tmpl w:val="855CB272"/>
    <w:lvl w:ilvl="0" w:tplc="B9B837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9268D"/>
    <w:multiLevelType w:val="multilevel"/>
    <w:tmpl w:val="8CFAE5A8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1" w15:restartNumberingAfterBreak="0">
    <w:nsid w:val="4D6D0FD1"/>
    <w:multiLevelType w:val="multilevel"/>
    <w:tmpl w:val="72A002C4"/>
    <w:lvl w:ilvl="0">
      <w:start w:val="1"/>
      <w:numFmt w:val="upperLetter"/>
      <w:pStyle w:val="HIL-berschrift-A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2" w15:restartNumberingAfterBreak="0">
    <w:nsid w:val="51EA570E"/>
    <w:multiLevelType w:val="hybridMultilevel"/>
    <w:tmpl w:val="B2FE69D4"/>
    <w:lvl w:ilvl="0" w:tplc="46384E32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5F802048">
      <w:start w:val="1"/>
      <w:numFmt w:val="bullet"/>
      <w:pStyle w:val="ListSpiegelstrich2"/>
      <w:lvlText w:val="­"/>
      <w:lvlJc w:val="left"/>
      <w:pPr>
        <w:tabs>
          <w:tab w:val="num" w:pos="1358"/>
        </w:tabs>
        <w:ind w:left="13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3" w15:restartNumberingAfterBreak="0">
    <w:nsid w:val="55862E89"/>
    <w:multiLevelType w:val="hybridMultilevel"/>
    <w:tmpl w:val="942009DE"/>
    <w:lvl w:ilvl="0" w:tplc="E904D976">
      <w:start w:val="1"/>
      <w:numFmt w:val="decimal"/>
      <w:pStyle w:val="HIL-Liste-Num-4"/>
      <w:lvlText w:val="%1."/>
      <w:lvlJc w:val="left"/>
      <w:pPr>
        <w:tabs>
          <w:tab w:val="num" w:pos="720"/>
        </w:tabs>
        <w:ind w:left="720" w:hanging="360"/>
      </w:pPr>
    </w:lvl>
    <w:lvl w:ilvl="1" w:tplc="240431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47C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90B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EFF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52D0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A1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A0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407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47631B"/>
    <w:multiLevelType w:val="hybridMultilevel"/>
    <w:tmpl w:val="8AC42838"/>
    <w:lvl w:ilvl="0" w:tplc="1F58FAEC">
      <w:start w:val="1"/>
      <w:numFmt w:val="bullet"/>
      <w:pStyle w:val="ListBulletReporting"/>
      <w:lvlText w:val=""/>
      <w:lvlJc w:val="left"/>
      <w:pPr>
        <w:tabs>
          <w:tab w:val="num" w:pos="598"/>
        </w:tabs>
        <w:ind w:left="598" w:hanging="283"/>
      </w:pPr>
      <w:rPr>
        <w:rFonts w:ascii="Symbol" w:hAnsi="Symbol" w:hint="default"/>
        <w:sz w:val="28"/>
        <w:szCs w:val="28"/>
      </w:rPr>
    </w:lvl>
    <w:lvl w:ilvl="1" w:tplc="DB226B16" w:tentative="1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8DD809F8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F2228BDC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128728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954AB66E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43EE528C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3F90E58C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C2A25014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5" w15:restartNumberingAfterBreak="0">
    <w:nsid w:val="5871358F"/>
    <w:multiLevelType w:val="hybridMultilevel"/>
    <w:tmpl w:val="4E4C500E"/>
    <w:lvl w:ilvl="0" w:tplc="42C03ECA">
      <w:start w:val="1"/>
      <w:numFmt w:val="bullet"/>
      <w:pStyle w:val="HIL-Aufzhl-5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91B94"/>
    <w:multiLevelType w:val="hybridMultilevel"/>
    <w:tmpl w:val="79D69D7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82314"/>
    <w:multiLevelType w:val="hybridMultilevel"/>
    <w:tmpl w:val="B5F4FF8C"/>
    <w:lvl w:ilvl="0" w:tplc="A25400C8">
      <w:start w:val="1"/>
      <w:numFmt w:val="lowerLetter"/>
      <w:pStyle w:val="HIL-Liste-abc-1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72F480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4CD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021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A67D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64AF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B008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AB1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8684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CB56A3"/>
    <w:multiLevelType w:val="multilevel"/>
    <w:tmpl w:val="F7A89184"/>
    <w:lvl w:ilvl="0">
      <w:start w:val="1"/>
      <w:numFmt w:val="decimal"/>
      <w:pStyle w:val="HIL-berschrift-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IL-berschrift-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IL-berschrift-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IL-berschrift-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IL-berschrift-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IL-berschrift-5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2CD2665"/>
    <w:multiLevelType w:val="hybridMultilevel"/>
    <w:tmpl w:val="474C8320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82060E1"/>
    <w:multiLevelType w:val="hybridMultilevel"/>
    <w:tmpl w:val="4F8AB5F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8B430E"/>
    <w:multiLevelType w:val="hybridMultilevel"/>
    <w:tmpl w:val="692AE60E"/>
    <w:lvl w:ilvl="0" w:tplc="340C15F4">
      <w:start w:val="1"/>
      <w:numFmt w:val="bullet"/>
      <w:pStyle w:val="EinzugmitBindestrich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 w15:restartNumberingAfterBreak="0">
    <w:nsid w:val="6CE67664"/>
    <w:multiLevelType w:val="hybridMultilevel"/>
    <w:tmpl w:val="64267718"/>
    <w:lvl w:ilvl="0" w:tplc="4B34810C">
      <w:start w:val="1"/>
      <w:numFmt w:val="decimal"/>
      <w:pStyle w:val="HIL-Liste-Num-2"/>
      <w:lvlText w:val="%1."/>
      <w:lvlJc w:val="left"/>
      <w:pPr>
        <w:tabs>
          <w:tab w:val="num" w:pos="720"/>
        </w:tabs>
        <w:ind w:left="720" w:hanging="360"/>
      </w:pPr>
    </w:lvl>
    <w:lvl w:ilvl="1" w:tplc="4CB2D8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1843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2F3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3495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8490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4A2E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4B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745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C95267"/>
    <w:multiLevelType w:val="multilevel"/>
    <w:tmpl w:val="5E5458B8"/>
    <w:lvl w:ilvl="0">
      <w:start w:val="1"/>
      <w:numFmt w:val="decimal"/>
      <w:lvlText w:val="A %1"/>
      <w:lvlJc w:val="left"/>
      <w:pPr>
        <w:tabs>
          <w:tab w:val="num" w:pos="720"/>
        </w:tabs>
        <w:ind w:left="0" w:firstLine="0"/>
      </w:pPr>
    </w:lvl>
    <w:lvl w:ilvl="1">
      <w:start w:val="1"/>
      <w:numFmt w:val="decimalZero"/>
      <w:lvlRestart w:val="0"/>
      <w:pStyle w:val="Arbeitspaket"/>
      <w:isLgl/>
      <w:lvlText w:val="A 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Zero"/>
      <w:lvlRestart w:val="0"/>
      <w:lvlText w:val="A %1.%2.%3"/>
      <w:lvlJc w:val="left"/>
      <w:pPr>
        <w:tabs>
          <w:tab w:val="num" w:pos="1418"/>
        </w:tabs>
        <w:ind w:left="1418" w:hanging="1418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4" w15:restartNumberingAfterBreak="0">
    <w:nsid w:val="74E67614"/>
    <w:multiLevelType w:val="hybridMultilevel"/>
    <w:tmpl w:val="55841718"/>
    <w:lvl w:ilvl="0" w:tplc="6E147E2A">
      <w:start w:val="1"/>
      <w:numFmt w:val="lowerLetter"/>
      <w:pStyle w:val="HIL-Liste-abc-4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8F764C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9CA6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884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A21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0258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66AF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DA25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1609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F31281"/>
    <w:multiLevelType w:val="hybridMultilevel"/>
    <w:tmpl w:val="3F5635B6"/>
    <w:lvl w:ilvl="0" w:tplc="F2DC73A2">
      <w:start w:val="1"/>
      <w:numFmt w:val="bullet"/>
      <w:pStyle w:val="HIL-Aufzhl-2"/>
      <w:lvlText w:val="­"/>
      <w:lvlJc w:val="left"/>
      <w:pPr>
        <w:tabs>
          <w:tab w:val="num" w:pos="1418"/>
        </w:tabs>
        <w:ind w:left="1418" w:hanging="488"/>
      </w:pPr>
      <w:rPr>
        <w:rFonts w:ascii="Courier New" w:hAnsi="Courier New" w:hint="default"/>
      </w:rPr>
    </w:lvl>
    <w:lvl w:ilvl="1" w:tplc="911094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C2B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401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43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14A2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0D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26EB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46F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C5394"/>
    <w:multiLevelType w:val="hybridMultilevel"/>
    <w:tmpl w:val="2BD877D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2252117">
    <w:abstractNumId w:val="5"/>
  </w:num>
  <w:num w:numId="2" w16cid:durableId="1491746963">
    <w:abstractNumId w:val="3"/>
  </w:num>
  <w:num w:numId="3" w16cid:durableId="2114978955">
    <w:abstractNumId w:val="2"/>
  </w:num>
  <w:num w:numId="4" w16cid:durableId="76751380">
    <w:abstractNumId w:val="1"/>
  </w:num>
  <w:num w:numId="5" w16cid:durableId="1698189949">
    <w:abstractNumId w:val="0"/>
  </w:num>
  <w:num w:numId="6" w16cid:durableId="1083257802">
    <w:abstractNumId w:val="30"/>
  </w:num>
  <w:num w:numId="7" w16cid:durableId="1551723371">
    <w:abstractNumId w:val="31"/>
  </w:num>
  <w:num w:numId="8" w16cid:durableId="391929847">
    <w:abstractNumId w:val="38"/>
  </w:num>
  <w:num w:numId="9" w16cid:durableId="1407648590">
    <w:abstractNumId w:val="4"/>
  </w:num>
  <w:num w:numId="10" w16cid:durableId="2071879621">
    <w:abstractNumId w:val="6"/>
  </w:num>
  <w:num w:numId="11" w16cid:durableId="2023236852">
    <w:abstractNumId w:val="20"/>
  </w:num>
  <w:num w:numId="12" w16cid:durableId="1460219830">
    <w:abstractNumId w:val="14"/>
  </w:num>
  <w:num w:numId="13" w16cid:durableId="2010013788">
    <w:abstractNumId w:val="35"/>
  </w:num>
  <w:num w:numId="14" w16cid:durableId="1592154184">
    <w:abstractNumId w:val="37"/>
  </w:num>
  <w:num w:numId="15" w16cid:durableId="817920879">
    <w:abstractNumId w:val="26"/>
  </w:num>
  <w:num w:numId="16" w16cid:durableId="880168736">
    <w:abstractNumId w:val="25"/>
  </w:num>
  <w:num w:numId="17" w16cid:durableId="2122534571">
    <w:abstractNumId w:val="44"/>
  </w:num>
  <w:num w:numId="18" w16cid:durableId="1392003882">
    <w:abstractNumId w:val="19"/>
  </w:num>
  <w:num w:numId="19" w16cid:durableId="576286465">
    <w:abstractNumId w:val="8"/>
  </w:num>
  <w:num w:numId="20" w16cid:durableId="670374497">
    <w:abstractNumId w:val="42"/>
  </w:num>
  <w:num w:numId="21" w16cid:durableId="1426073660">
    <w:abstractNumId w:val="22"/>
  </w:num>
  <w:num w:numId="22" w16cid:durableId="966355421">
    <w:abstractNumId w:val="33"/>
  </w:num>
  <w:num w:numId="23" w16cid:durableId="1543134151">
    <w:abstractNumId w:val="17"/>
  </w:num>
  <w:num w:numId="24" w16cid:durableId="1077482100">
    <w:abstractNumId w:val="43"/>
  </w:num>
  <w:num w:numId="25" w16cid:durableId="1607469313">
    <w:abstractNumId w:val="11"/>
  </w:num>
  <w:num w:numId="26" w16cid:durableId="131141478">
    <w:abstractNumId w:val="15"/>
  </w:num>
  <w:num w:numId="27" w16cid:durableId="828248792">
    <w:abstractNumId w:val="34"/>
  </w:num>
  <w:num w:numId="28" w16cid:durableId="1685591914">
    <w:abstractNumId w:val="41"/>
  </w:num>
  <w:num w:numId="29" w16cid:durableId="687105315">
    <w:abstractNumId w:val="32"/>
  </w:num>
  <w:num w:numId="30" w16cid:durableId="317266572">
    <w:abstractNumId w:val="10"/>
  </w:num>
  <w:num w:numId="31" w16cid:durableId="422259232">
    <w:abstractNumId w:val="12"/>
  </w:num>
  <w:num w:numId="32" w16cid:durableId="2108965144">
    <w:abstractNumId w:val="45"/>
  </w:num>
  <w:num w:numId="33" w16cid:durableId="1097680134">
    <w:abstractNumId w:val="46"/>
  </w:num>
  <w:num w:numId="34" w16cid:durableId="859391823">
    <w:abstractNumId w:val="36"/>
  </w:num>
  <w:num w:numId="35" w16cid:durableId="1378314854">
    <w:abstractNumId w:val="28"/>
  </w:num>
  <w:num w:numId="36" w16cid:durableId="1870072440">
    <w:abstractNumId w:val="13"/>
  </w:num>
  <w:num w:numId="37" w16cid:durableId="1455513797">
    <w:abstractNumId w:val="21"/>
  </w:num>
  <w:num w:numId="38" w16cid:durableId="1500192771">
    <w:abstractNumId w:val="40"/>
  </w:num>
  <w:num w:numId="39" w16cid:durableId="1961110259">
    <w:abstractNumId w:val="16"/>
  </w:num>
  <w:num w:numId="40" w16cid:durableId="1039017728">
    <w:abstractNumId w:val="18"/>
  </w:num>
  <w:num w:numId="41" w16cid:durableId="6710481">
    <w:abstractNumId w:val="7"/>
  </w:num>
  <w:num w:numId="42" w16cid:durableId="988828944">
    <w:abstractNumId w:val="39"/>
  </w:num>
  <w:num w:numId="43" w16cid:durableId="1633902799">
    <w:abstractNumId w:val="6"/>
  </w:num>
  <w:num w:numId="44" w16cid:durableId="1337266773">
    <w:abstractNumId w:val="6"/>
  </w:num>
  <w:num w:numId="45" w16cid:durableId="1826238316">
    <w:abstractNumId w:val="9"/>
  </w:num>
  <w:num w:numId="46" w16cid:durableId="1992909235">
    <w:abstractNumId w:val="24"/>
  </w:num>
  <w:num w:numId="47" w16cid:durableId="391124982">
    <w:abstractNumId w:val="29"/>
  </w:num>
  <w:num w:numId="48" w16cid:durableId="290592539">
    <w:abstractNumId w:val="23"/>
  </w:num>
  <w:num w:numId="49" w16cid:durableId="2108186141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81"/>
  <w:drawingGridVerticalSpacing w:val="181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E50"/>
    <w:rsid w:val="00000377"/>
    <w:rsid w:val="00001528"/>
    <w:rsid w:val="0000165D"/>
    <w:rsid w:val="00001DED"/>
    <w:rsid w:val="00002169"/>
    <w:rsid w:val="000077F2"/>
    <w:rsid w:val="0001118A"/>
    <w:rsid w:val="000118CA"/>
    <w:rsid w:val="00011E2F"/>
    <w:rsid w:val="0001231A"/>
    <w:rsid w:val="000124DA"/>
    <w:rsid w:val="000125FC"/>
    <w:rsid w:val="00012A30"/>
    <w:rsid w:val="000139E6"/>
    <w:rsid w:val="00014689"/>
    <w:rsid w:val="000146DC"/>
    <w:rsid w:val="00014B6E"/>
    <w:rsid w:val="00014BF5"/>
    <w:rsid w:val="000157A5"/>
    <w:rsid w:val="000166F1"/>
    <w:rsid w:val="0001671C"/>
    <w:rsid w:val="00016CC4"/>
    <w:rsid w:val="00017AB6"/>
    <w:rsid w:val="00020360"/>
    <w:rsid w:val="00022F84"/>
    <w:rsid w:val="0002314A"/>
    <w:rsid w:val="000237C7"/>
    <w:rsid w:val="00024495"/>
    <w:rsid w:val="00025287"/>
    <w:rsid w:val="00025650"/>
    <w:rsid w:val="000262F6"/>
    <w:rsid w:val="00030347"/>
    <w:rsid w:val="00030B18"/>
    <w:rsid w:val="00030C82"/>
    <w:rsid w:val="000310DF"/>
    <w:rsid w:val="00031612"/>
    <w:rsid w:val="000338D5"/>
    <w:rsid w:val="0003443D"/>
    <w:rsid w:val="0003504C"/>
    <w:rsid w:val="000377FA"/>
    <w:rsid w:val="00037AAF"/>
    <w:rsid w:val="00040059"/>
    <w:rsid w:val="00040334"/>
    <w:rsid w:val="0004184F"/>
    <w:rsid w:val="0004304F"/>
    <w:rsid w:val="00046BC3"/>
    <w:rsid w:val="00046C0D"/>
    <w:rsid w:val="000479D8"/>
    <w:rsid w:val="00047C29"/>
    <w:rsid w:val="000509CF"/>
    <w:rsid w:val="000514A3"/>
    <w:rsid w:val="0005199E"/>
    <w:rsid w:val="0005216A"/>
    <w:rsid w:val="000548CF"/>
    <w:rsid w:val="000548F0"/>
    <w:rsid w:val="00056116"/>
    <w:rsid w:val="000566DF"/>
    <w:rsid w:val="000568E2"/>
    <w:rsid w:val="00057224"/>
    <w:rsid w:val="00057A2C"/>
    <w:rsid w:val="00057F3A"/>
    <w:rsid w:val="00060188"/>
    <w:rsid w:val="00060CC4"/>
    <w:rsid w:val="00061290"/>
    <w:rsid w:val="0006220A"/>
    <w:rsid w:val="0006419E"/>
    <w:rsid w:val="000643D6"/>
    <w:rsid w:val="000652E3"/>
    <w:rsid w:val="00065530"/>
    <w:rsid w:val="000657BF"/>
    <w:rsid w:val="000700A3"/>
    <w:rsid w:val="000731CD"/>
    <w:rsid w:val="0007325A"/>
    <w:rsid w:val="0007615E"/>
    <w:rsid w:val="00077CCE"/>
    <w:rsid w:val="0008099E"/>
    <w:rsid w:val="00080E81"/>
    <w:rsid w:val="00081A85"/>
    <w:rsid w:val="00081C5C"/>
    <w:rsid w:val="00083AF0"/>
    <w:rsid w:val="0008716E"/>
    <w:rsid w:val="0008759C"/>
    <w:rsid w:val="00090F86"/>
    <w:rsid w:val="000920DD"/>
    <w:rsid w:val="00092912"/>
    <w:rsid w:val="0009298B"/>
    <w:rsid w:val="00095937"/>
    <w:rsid w:val="000959B0"/>
    <w:rsid w:val="00095DAD"/>
    <w:rsid w:val="00097153"/>
    <w:rsid w:val="000A15CC"/>
    <w:rsid w:val="000A18F7"/>
    <w:rsid w:val="000A1C52"/>
    <w:rsid w:val="000A1FDB"/>
    <w:rsid w:val="000A27F3"/>
    <w:rsid w:val="000A3623"/>
    <w:rsid w:val="000A3678"/>
    <w:rsid w:val="000A44C1"/>
    <w:rsid w:val="000A4B26"/>
    <w:rsid w:val="000A4E9E"/>
    <w:rsid w:val="000A5A33"/>
    <w:rsid w:val="000B01B2"/>
    <w:rsid w:val="000B0DA1"/>
    <w:rsid w:val="000B0E07"/>
    <w:rsid w:val="000B1753"/>
    <w:rsid w:val="000B245E"/>
    <w:rsid w:val="000B2F2A"/>
    <w:rsid w:val="000B53B4"/>
    <w:rsid w:val="000B757E"/>
    <w:rsid w:val="000C019E"/>
    <w:rsid w:val="000C01EA"/>
    <w:rsid w:val="000C077F"/>
    <w:rsid w:val="000C0A1F"/>
    <w:rsid w:val="000C16C1"/>
    <w:rsid w:val="000C264A"/>
    <w:rsid w:val="000C2F57"/>
    <w:rsid w:val="000C394D"/>
    <w:rsid w:val="000C4989"/>
    <w:rsid w:val="000C54B3"/>
    <w:rsid w:val="000C63DE"/>
    <w:rsid w:val="000C7F0D"/>
    <w:rsid w:val="000D1D89"/>
    <w:rsid w:val="000D25B6"/>
    <w:rsid w:val="000D2D67"/>
    <w:rsid w:val="000D31D1"/>
    <w:rsid w:val="000D33CB"/>
    <w:rsid w:val="000D62E2"/>
    <w:rsid w:val="000D674A"/>
    <w:rsid w:val="000E15FB"/>
    <w:rsid w:val="000E289B"/>
    <w:rsid w:val="000E3F5D"/>
    <w:rsid w:val="000E4EB2"/>
    <w:rsid w:val="000E55E5"/>
    <w:rsid w:val="000E58EC"/>
    <w:rsid w:val="000E662A"/>
    <w:rsid w:val="000E7314"/>
    <w:rsid w:val="000E74A2"/>
    <w:rsid w:val="000E7C37"/>
    <w:rsid w:val="000F0272"/>
    <w:rsid w:val="000F0AE3"/>
    <w:rsid w:val="000F0F0A"/>
    <w:rsid w:val="000F174D"/>
    <w:rsid w:val="000F17B7"/>
    <w:rsid w:val="000F2063"/>
    <w:rsid w:val="000F2ED3"/>
    <w:rsid w:val="000F3C7E"/>
    <w:rsid w:val="000F3D86"/>
    <w:rsid w:val="000F403C"/>
    <w:rsid w:val="000F579A"/>
    <w:rsid w:val="000F7635"/>
    <w:rsid w:val="000F7D08"/>
    <w:rsid w:val="0010015E"/>
    <w:rsid w:val="00100634"/>
    <w:rsid w:val="00101A79"/>
    <w:rsid w:val="00102A92"/>
    <w:rsid w:val="00102BD0"/>
    <w:rsid w:val="00103607"/>
    <w:rsid w:val="001047A6"/>
    <w:rsid w:val="00104906"/>
    <w:rsid w:val="00104C7C"/>
    <w:rsid w:val="001052BF"/>
    <w:rsid w:val="0010577E"/>
    <w:rsid w:val="00105AE6"/>
    <w:rsid w:val="00106F38"/>
    <w:rsid w:val="0010782B"/>
    <w:rsid w:val="00107E37"/>
    <w:rsid w:val="0011077F"/>
    <w:rsid w:val="001119B5"/>
    <w:rsid w:val="001123A7"/>
    <w:rsid w:val="00112A42"/>
    <w:rsid w:val="00112FFA"/>
    <w:rsid w:val="00113D31"/>
    <w:rsid w:val="001141A0"/>
    <w:rsid w:val="001142BE"/>
    <w:rsid w:val="00115B71"/>
    <w:rsid w:val="0011704D"/>
    <w:rsid w:val="001178DC"/>
    <w:rsid w:val="00117C37"/>
    <w:rsid w:val="0012013E"/>
    <w:rsid w:val="00122154"/>
    <w:rsid w:val="001229D9"/>
    <w:rsid w:val="00122E3F"/>
    <w:rsid w:val="001245C4"/>
    <w:rsid w:val="0012496B"/>
    <w:rsid w:val="00125DEC"/>
    <w:rsid w:val="0012683A"/>
    <w:rsid w:val="00127947"/>
    <w:rsid w:val="001309DC"/>
    <w:rsid w:val="00132AD3"/>
    <w:rsid w:val="00133215"/>
    <w:rsid w:val="00133BB3"/>
    <w:rsid w:val="001362ED"/>
    <w:rsid w:val="00137E19"/>
    <w:rsid w:val="001402E5"/>
    <w:rsid w:val="00140792"/>
    <w:rsid w:val="00140D7F"/>
    <w:rsid w:val="001417D9"/>
    <w:rsid w:val="00143446"/>
    <w:rsid w:val="00144125"/>
    <w:rsid w:val="001443D3"/>
    <w:rsid w:val="00144FE6"/>
    <w:rsid w:val="00145806"/>
    <w:rsid w:val="00145CFE"/>
    <w:rsid w:val="00146DD0"/>
    <w:rsid w:val="001474A3"/>
    <w:rsid w:val="001474B9"/>
    <w:rsid w:val="00152AB2"/>
    <w:rsid w:val="0015343F"/>
    <w:rsid w:val="00153963"/>
    <w:rsid w:val="001545E3"/>
    <w:rsid w:val="001558D5"/>
    <w:rsid w:val="00156732"/>
    <w:rsid w:val="00157A52"/>
    <w:rsid w:val="001614A2"/>
    <w:rsid w:val="00163A00"/>
    <w:rsid w:val="0016418A"/>
    <w:rsid w:val="00165D68"/>
    <w:rsid w:val="00166B74"/>
    <w:rsid w:val="001671FD"/>
    <w:rsid w:val="0016789B"/>
    <w:rsid w:val="00167D6D"/>
    <w:rsid w:val="00167F1D"/>
    <w:rsid w:val="001714E2"/>
    <w:rsid w:val="001717A7"/>
    <w:rsid w:val="001718E3"/>
    <w:rsid w:val="001719D6"/>
    <w:rsid w:val="001740A1"/>
    <w:rsid w:val="001743D5"/>
    <w:rsid w:val="001745DA"/>
    <w:rsid w:val="00174643"/>
    <w:rsid w:val="00174E11"/>
    <w:rsid w:val="00175AA3"/>
    <w:rsid w:val="00176D05"/>
    <w:rsid w:val="0017764C"/>
    <w:rsid w:val="00177FE5"/>
    <w:rsid w:val="001803E4"/>
    <w:rsid w:val="00181A84"/>
    <w:rsid w:val="001824D2"/>
    <w:rsid w:val="00183894"/>
    <w:rsid w:val="00185081"/>
    <w:rsid w:val="001851F9"/>
    <w:rsid w:val="0018534C"/>
    <w:rsid w:val="00186437"/>
    <w:rsid w:val="001865EB"/>
    <w:rsid w:val="0018679A"/>
    <w:rsid w:val="00186916"/>
    <w:rsid w:val="00187000"/>
    <w:rsid w:val="00187B8A"/>
    <w:rsid w:val="00191143"/>
    <w:rsid w:val="001933DB"/>
    <w:rsid w:val="00193C0E"/>
    <w:rsid w:val="00197A70"/>
    <w:rsid w:val="001A026A"/>
    <w:rsid w:val="001A06ED"/>
    <w:rsid w:val="001A074E"/>
    <w:rsid w:val="001A0E03"/>
    <w:rsid w:val="001A0E53"/>
    <w:rsid w:val="001A2E3D"/>
    <w:rsid w:val="001A429C"/>
    <w:rsid w:val="001A4849"/>
    <w:rsid w:val="001A64D8"/>
    <w:rsid w:val="001B0DDA"/>
    <w:rsid w:val="001B194C"/>
    <w:rsid w:val="001B1AB7"/>
    <w:rsid w:val="001B2617"/>
    <w:rsid w:val="001B2B58"/>
    <w:rsid w:val="001B34E3"/>
    <w:rsid w:val="001B4796"/>
    <w:rsid w:val="001B4FD2"/>
    <w:rsid w:val="001B570B"/>
    <w:rsid w:val="001B574B"/>
    <w:rsid w:val="001B7006"/>
    <w:rsid w:val="001C1701"/>
    <w:rsid w:val="001C1B65"/>
    <w:rsid w:val="001C1B7B"/>
    <w:rsid w:val="001C24EA"/>
    <w:rsid w:val="001C43C3"/>
    <w:rsid w:val="001C5D8B"/>
    <w:rsid w:val="001C6646"/>
    <w:rsid w:val="001C791B"/>
    <w:rsid w:val="001D04F7"/>
    <w:rsid w:val="001D08A8"/>
    <w:rsid w:val="001D14C2"/>
    <w:rsid w:val="001D33AE"/>
    <w:rsid w:val="001D460B"/>
    <w:rsid w:val="001D4A28"/>
    <w:rsid w:val="001D501D"/>
    <w:rsid w:val="001D7046"/>
    <w:rsid w:val="001D7AD0"/>
    <w:rsid w:val="001E114F"/>
    <w:rsid w:val="001E2496"/>
    <w:rsid w:val="001E38A0"/>
    <w:rsid w:val="001E3BF8"/>
    <w:rsid w:val="001E43CF"/>
    <w:rsid w:val="001E4481"/>
    <w:rsid w:val="001E4E3E"/>
    <w:rsid w:val="001E5131"/>
    <w:rsid w:val="001E632D"/>
    <w:rsid w:val="001E64AA"/>
    <w:rsid w:val="001E6E19"/>
    <w:rsid w:val="001E7FC9"/>
    <w:rsid w:val="001F0C15"/>
    <w:rsid w:val="001F0CBC"/>
    <w:rsid w:val="001F1039"/>
    <w:rsid w:val="001F1ACD"/>
    <w:rsid w:val="001F1E75"/>
    <w:rsid w:val="001F49B5"/>
    <w:rsid w:val="001F4A0F"/>
    <w:rsid w:val="001F5C25"/>
    <w:rsid w:val="001F6665"/>
    <w:rsid w:val="001F7095"/>
    <w:rsid w:val="00200586"/>
    <w:rsid w:val="00200C86"/>
    <w:rsid w:val="002010E5"/>
    <w:rsid w:val="00201485"/>
    <w:rsid w:val="002024A4"/>
    <w:rsid w:val="002045B5"/>
    <w:rsid w:val="00205397"/>
    <w:rsid w:val="00206060"/>
    <w:rsid w:val="0020621B"/>
    <w:rsid w:val="002064AB"/>
    <w:rsid w:val="00206870"/>
    <w:rsid w:val="00206E47"/>
    <w:rsid w:val="0021591C"/>
    <w:rsid w:val="002159E8"/>
    <w:rsid w:val="00215C0D"/>
    <w:rsid w:val="00216C82"/>
    <w:rsid w:val="00217285"/>
    <w:rsid w:val="00222E5D"/>
    <w:rsid w:val="00223BCD"/>
    <w:rsid w:val="00224D74"/>
    <w:rsid w:val="00224EAE"/>
    <w:rsid w:val="00224F64"/>
    <w:rsid w:val="002251FB"/>
    <w:rsid w:val="002261DA"/>
    <w:rsid w:val="002275F0"/>
    <w:rsid w:val="00232ECB"/>
    <w:rsid w:val="00234172"/>
    <w:rsid w:val="002342FC"/>
    <w:rsid w:val="002358CA"/>
    <w:rsid w:val="00235E3B"/>
    <w:rsid w:val="00235F06"/>
    <w:rsid w:val="00235F38"/>
    <w:rsid w:val="002366F1"/>
    <w:rsid w:val="00237E2B"/>
    <w:rsid w:val="00241240"/>
    <w:rsid w:val="00241265"/>
    <w:rsid w:val="002436BB"/>
    <w:rsid w:val="00244CA5"/>
    <w:rsid w:val="00247765"/>
    <w:rsid w:val="00247766"/>
    <w:rsid w:val="002479C9"/>
    <w:rsid w:val="00247F33"/>
    <w:rsid w:val="00250C4B"/>
    <w:rsid w:val="00252995"/>
    <w:rsid w:val="00254178"/>
    <w:rsid w:val="00254AA7"/>
    <w:rsid w:val="002556D5"/>
    <w:rsid w:val="0025732F"/>
    <w:rsid w:val="002602E8"/>
    <w:rsid w:val="002608B3"/>
    <w:rsid w:val="00261023"/>
    <w:rsid w:val="00261CA9"/>
    <w:rsid w:val="00261EC2"/>
    <w:rsid w:val="00262332"/>
    <w:rsid w:val="002632CC"/>
    <w:rsid w:val="002637AB"/>
    <w:rsid w:val="00264BAD"/>
    <w:rsid w:val="00264F4B"/>
    <w:rsid w:val="00265270"/>
    <w:rsid w:val="00266852"/>
    <w:rsid w:val="00266FFF"/>
    <w:rsid w:val="00267220"/>
    <w:rsid w:val="002675B7"/>
    <w:rsid w:val="00267BB5"/>
    <w:rsid w:val="002713DC"/>
    <w:rsid w:val="00271B7D"/>
    <w:rsid w:val="00272033"/>
    <w:rsid w:val="002720F2"/>
    <w:rsid w:val="00273C21"/>
    <w:rsid w:val="00274FD3"/>
    <w:rsid w:val="00275C7D"/>
    <w:rsid w:val="00275FE5"/>
    <w:rsid w:val="00277DC7"/>
    <w:rsid w:val="00280252"/>
    <w:rsid w:val="00280F21"/>
    <w:rsid w:val="0028111A"/>
    <w:rsid w:val="00281C0C"/>
    <w:rsid w:val="0028222A"/>
    <w:rsid w:val="00282478"/>
    <w:rsid w:val="002833ED"/>
    <w:rsid w:val="002843DF"/>
    <w:rsid w:val="00286DBA"/>
    <w:rsid w:val="00286DE2"/>
    <w:rsid w:val="00287798"/>
    <w:rsid w:val="00287869"/>
    <w:rsid w:val="002916DE"/>
    <w:rsid w:val="00291A5B"/>
    <w:rsid w:val="0029319B"/>
    <w:rsid w:val="00293AAD"/>
    <w:rsid w:val="00293BF1"/>
    <w:rsid w:val="00293D56"/>
    <w:rsid w:val="00295B89"/>
    <w:rsid w:val="002962FC"/>
    <w:rsid w:val="00296BE5"/>
    <w:rsid w:val="00296DB7"/>
    <w:rsid w:val="0029768F"/>
    <w:rsid w:val="002A0656"/>
    <w:rsid w:val="002A1DA5"/>
    <w:rsid w:val="002A2A28"/>
    <w:rsid w:val="002A2E50"/>
    <w:rsid w:val="002A4DB4"/>
    <w:rsid w:val="002A57F0"/>
    <w:rsid w:val="002A5DC0"/>
    <w:rsid w:val="002A66D7"/>
    <w:rsid w:val="002A764C"/>
    <w:rsid w:val="002B0879"/>
    <w:rsid w:val="002B1186"/>
    <w:rsid w:val="002B26D8"/>
    <w:rsid w:val="002B2F14"/>
    <w:rsid w:val="002B5DA0"/>
    <w:rsid w:val="002C0732"/>
    <w:rsid w:val="002C0C28"/>
    <w:rsid w:val="002C4FBA"/>
    <w:rsid w:val="002C5276"/>
    <w:rsid w:val="002C5453"/>
    <w:rsid w:val="002C6BDD"/>
    <w:rsid w:val="002C7568"/>
    <w:rsid w:val="002D2C2F"/>
    <w:rsid w:val="002D2F06"/>
    <w:rsid w:val="002D3FF2"/>
    <w:rsid w:val="002D644A"/>
    <w:rsid w:val="002D7A95"/>
    <w:rsid w:val="002E0775"/>
    <w:rsid w:val="002E0CAE"/>
    <w:rsid w:val="002E1284"/>
    <w:rsid w:val="002E1738"/>
    <w:rsid w:val="002E17D5"/>
    <w:rsid w:val="002E2C34"/>
    <w:rsid w:val="002E30C0"/>
    <w:rsid w:val="002E4800"/>
    <w:rsid w:val="002E6669"/>
    <w:rsid w:val="002F02D3"/>
    <w:rsid w:val="002F1FCE"/>
    <w:rsid w:val="002F368A"/>
    <w:rsid w:val="002F3A8B"/>
    <w:rsid w:val="002F41D4"/>
    <w:rsid w:val="002F51C0"/>
    <w:rsid w:val="002F7351"/>
    <w:rsid w:val="00301160"/>
    <w:rsid w:val="00303C98"/>
    <w:rsid w:val="00304691"/>
    <w:rsid w:val="00304C28"/>
    <w:rsid w:val="00305A34"/>
    <w:rsid w:val="003105D1"/>
    <w:rsid w:val="00310D28"/>
    <w:rsid w:val="00313EC9"/>
    <w:rsid w:val="00314B8E"/>
    <w:rsid w:val="00316BD3"/>
    <w:rsid w:val="00320D6B"/>
    <w:rsid w:val="00320E7C"/>
    <w:rsid w:val="003210F0"/>
    <w:rsid w:val="00322380"/>
    <w:rsid w:val="00323971"/>
    <w:rsid w:val="00325739"/>
    <w:rsid w:val="0032628D"/>
    <w:rsid w:val="003268A2"/>
    <w:rsid w:val="00327FA6"/>
    <w:rsid w:val="003309FC"/>
    <w:rsid w:val="003313D1"/>
    <w:rsid w:val="003328A9"/>
    <w:rsid w:val="00332ED3"/>
    <w:rsid w:val="003359A7"/>
    <w:rsid w:val="00335C61"/>
    <w:rsid w:val="0034037C"/>
    <w:rsid w:val="00342693"/>
    <w:rsid w:val="00342C7F"/>
    <w:rsid w:val="00343744"/>
    <w:rsid w:val="00343E10"/>
    <w:rsid w:val="00345FA1"/>
    <w:rsid w:val="00346509"/>
    <w:rsid w:val="003467FE"/>
    <w:rsid w:val="0034790F"/>
    <w:rsid w:val="0035502E"/>
    <w:rsid w:val="0035669E"/>
    <w:rsid w:val="0035727A"/>
    <w:rsid w:val="00361244"/>
    <w:rsid w:val="003613C7"/>
    <w:rsid w:val="00361802"/>
    <w:rsid w:val="00363FD9"/>
    <w:rsid w:val="0036435B"/>
    <w:rsid w:val="003647DF"/>
    <w:rsid w:val="0036589C"/>
    <w:rsid w:val="00367EE8"/>
    <w:rsid w:val="00370225"/>
    <w:rsid w:val="00370D67"/>
    <w:rsid w:val="003714C9"/>
    <w:rsid w:val="0037172C"/>
    <w:rsid w:val="00372481"/>
    <w:rsid w:val="00372622"/>
    <w:rsid w:val="003728FD"/>
    <w:rsid w:val="00373F15"/>
    <w:rsid w:val="00374FEF"/>
    <w:rsid w:val="003754E2"/>
    <w:rsid w:val="00375B10"/>
    <w:rsid w:val="00377538"/>
    <w:rsid w:val="00380BA2"/>
    <w:rsid w:val="00381702"/>
    <w:rsid w:val="003834D0"/>
    <w:rsid w:val="00383D40"/>
    <w:rsid w:val="00384F7F"/>
    <w:rsid w:val="0038504F"/>
    <w:rsid w:val="00385B65"/>
    <w:rsid w:val="00385E43"/>
    <w:rsid w:val="003871B9"/>
    <w:rsid w:val="00387A0E"/>
    <w:rsid w:val="0039083F"/>
    <w:rsid w:val="003910BF"/>
    <w:rsid w:val="0039134C"/>
    <w:rsid w:val="0039187B"/>
    <w:rsid w:val="00391899"/>
    <w:rsid w:val="00391B79"/>
    <w:rsid w:val="00393532"/>
    <w:rsid w:val="003936F6"/>
    <w:rsid w:val="00393FB1"/>
    <w:rsid w:val="003953F3"/>
    <w:rsid w:val="00395D79"/>
    <w:rsid w:val="003962D1"/>
    <w:rsid w:val="00396A5E"/>
    <w:rsid w:val="003A224C"/>
    <w:rsid w:val="003A2A68"/>
    <w:rsid w:val="003A3C46"/>
    <w:rsid w:val="003A46EE"/>
    <w:rsid w:val="003A4EEF"/>
    <w:rsid w:val="003A5121"/>
    <w:rsid w:val="003A5DBD"/>
    <w:rsid w:val="003A60A7"/>
    <w:rsid w:val="003A63B6"/>
    <w:rsid w:val="003A72A8"/>
    <w:rsid w:val="003A7705"/>
    <w:rsid w:val="003A785A"/>
    <w:rsid w:val="003B0A08"/>
    <w:rsid w:val="003B0D6B"/>
    <w:rsid w:val="003B2200"/>
    <w:rsid w:val="003B36B6"/>
    <w:rsid w:val="003B4C9C"/>
    <w:rsid w:val="003B5B42"/>
    <w:rsid w:val="003C005D"/>
    <w:rsid w:val="003C086B"/>
    <w:rsid w:val="003C095A"/>
    <w:rsid w:val="003C1F54"/>
    <w:rsid w:val="003C28DD"/>
    <w:rsid w:val="003C2A92"/>
    <w:rsid w:val="003C3092"/>
    <w:rsid w:val="003C3265"/>
    <w:rsid w:val="003C492E"/>
    <w:rsid w:val="003C4E65"/>
    <w:rsid w:val="003C52E0"/>
    <w:rsid w:val="003C6374"/>
    <w:rsid w:val="003C642D"/>
    <w:rsid w:val="003D1676"/>
    <w:rsid w:val="003D19C7"/>
    <w:rsid w:val="003D1F38"/>
    <w:rsid w:val="003D25A9"/>
    <w:rsid w:val="003D336B"/>
    <w:rsid w:val="003D427A"/>
    <w:rsid w:val="003D4658"/>
    <w:rsid w:val="003D46A8"/>
    <w:rsid w:val="003D4C8F"/>
    <w:rsid w:val="003D4CF5"/>
    <w:rsid w:val="003D5433"/>
    <w:rsid w:val="003D6BAC"/>
    <w:rsid w:val="003D7387"/>
    <w:rsid w:val="003D74B0"/>
    <w:rsid w:val="003E3371"/>
    <w:rsid w:val="003E499B"/>
    <w:rsid w:val="003E500C"/>
    <w:rsid w:val="003E5529"/>
    <w:rsid w:val="003E60B0"/>
    <w:rsid w:val="003E6576"/>
    <w:rsid w:val="003E70E8"/>
    <w:rsid w:val="003F1A96"/>
    <w:rsid w:val="003F1BF7"/>
    <w:rsid w:val="003F25C6"/>
    <w:rsid w:val="003F37F3"/>
    <w:rsid w:val="003F4461"/>
    <w:rsid w:val="003F4D7F"/>
    <w:rsid w:val="003F4DF9"/>
    <w:rsid w:val="003F4FF3"/>
    <w:rsid w:val="003F5EB6"/>
    <w:rsid w:val="003F6A39"/>
    <w:rsid w:val="003F6E48"/>
    <w:rsid w:val="004001BE"/>
    <w:rsid w:val="004005FE"/>
    <w:rsid w:val="004009FB"/>
    <w:rsid w:val="00401002"/>
    <w:rsid w:val="00401EC6"/>
    <w:rsid w:val="004043F2"/>
    <w:rsid w:val="0040444B"/>
    <w:rsid w:val="0040566A"/>
    <w:rsid w:val="00405EC5"/>
    <w:rsid w:val="00407C30"/>
    <w:rsid w:val="0041064E"/>
    <w:rsid w:val="00411333"/>
    <w:rsid w:val="0041152C"/>
    <w:rsid w:val="00412489"/>
    <w:rsid w:val="0041388B"/>
    <w:rsid w:val="00414C0E"/>
    <w:rsid w:val="00415231"/>
    <w:rsid w:val="00415C7F"/>
    <w:rsid w:val="00416784"/>
    <w:rsid w:val="004177D9"/>
    <w:rsid w:val="0042049F"/>
    <w:rsid w:val="00420DB3"/>
    <w:rsid w:val="00421412"/>
    <w:rsid w:val="00421BF3"/>
    <w:rsid w:val="004220D9"/>
    <w:rsid w:val="00422FBD"/>
    <w:rsid w:val="004236C6"/>
    <w:rsid w:val="00424B9C"/>
    <w:rsid w:val="00424BCE"/>
    <w:rsid w:val="00424ED1"/>
    <w:rsid w:val="00426640"/>
    <w:rsid w:val="0042684D"/>
    <w:rsid w:val="00426DB0"/>
    <w:rsid w:val="0042706A"/>
    <w:rsid w:val="00427224"/>
    <w:rsid w:val="00431CF1"/>
    <w:rsid w:val="00434467"/>
    <w:rsid w:val="004351FC"/>
    <w:rsid w:val="004372CF"/>
    <w:rsid w:val="00437C10"/>
    <w:rsid w:val="004408ED"/>
    <w:rsid w:val="004409B4"/>
    <w:rsid w:val="00441508"/>
    <w:rsid w:val="004416F8"/>
    <w:rsid w:val="0044437D"/>
    <w:rsid w:val="004456CE"/>
    <w:rsid w:val="00445E67"/>
    <w:rsid w:val="0044785B"/>
    <w:rsid w:val="00450445"/>
    <w:rsid w:val="004509E2"/>
    <w:rsid w:val="0045153B"/>
    <w:rsid w:val="0045237D"/>
    <w:rsid w:val="00453020"/>
    <w:rsid w:val="0045332B"/>
    <w:rsid w:val="00453372"/>
    <w:rsid w:val="00454B51"/>
    <w:rsid w:val="00456B9D"/>
    <w:rsid w:val="00456C6E"/>
    <w:rsid w:val="00456EEF"/>
    <w:rsid w:val="00456FB3"/>
    <w:rsid w:val="00461E6E"/>
    <w:rsid w:val="00461E9A"/>
    <w:rsid w:val="00461FB3"/>
    <w:rsid w:val="004631E2"/>
    <w:rsid w:val="00464157"/>
    <w:rsid w:val="004643D9"/>
    <w:rsid w:val="004654C5"/>
    <w:rsid w:val="00465F66"/>
    <w:rsid w:val="004670AA"/>
    <w:rsid w:val="00467C86"/>
    <w:rsid w:val="00467E64"/>
    <w:rsid w:val="0047107C"/>
    <w:rsid w:val="0047192C"/>
    <w:rsid w:val="0047201A"/>
    <w:rsid w:val="00472B9D"/>
    <w:rsid w:val="00475786"/>
    <w:rsid w:val="00477103"/>
    <w:rsid w:val="00480CA3"/>
    <w:rsid w:val="00480DE1"/>
    <w:rsid w:val="00480F47"/>
    <w:rsid w:val="004830B5"/>
    <w:rsid w:val="004851BC"/>
    <w:rsid w:val="004872B9"/>
    <w:rsid w:val="00490F70"/>
    <w:rsid w:val="004970D1"/>
    <w:rsid w:val="00497585"/>
    <w:rsid w:val="00497F3F"/>
    <w:rsid w:val="004A0E6E"/>
    <w:rsid w:val="004A173F"/>
    <w:rsid w:val="004A1810"/>
    <w:rsid w:val="004A3331"/>
    <w:rsid w:val="004A33C3"/>
    <w:rsid w:val="004A3EC2"/>
    <w:rsid w:val="004A576B"/>
    <w:rsid w:val="004A5F2B"/>
    <w:rsid w:val="004A720A"/>
    <w:rsid w:val="004A77A0"/>
    <w:rsid w:val="004B3853"/>
    <w:rsid w:val="004B409F"/>
    <w:rsid w:val="004B4BC9"/>
    <w:rsid w:val="004B4FAB"/>
    <w:rsid w:val="004B5DC0"/>
    <w:rsid w:val="004B6D04"/>
    <w:rsid w:val="004C0B87"/>
    <w:rsid w:val="004C0EA0"/>
    <w:rsid w:val="004C14FE"/>
    <w:rsid w:val="004C21E5"/>
    <w:rsid w:val="004C38DF"/>
    <w:rsid w:val="004C3A07"/>
    <w:rsid w:val="004C4C03"/>
    <w:rsid w:val="004C787A"/>
    <w:rsid w:val="004D2257"/>
    <w:rsid w:val="004D3B37"/>
    <w:rsid w:val="004D43B0"/>
    <w:rsid w:val="004D44FA"/>
    <w:rsid w:val="004D5F25"/>
    <w:rsid w:val="004D5F5C"/>
    <w:rsid w:val="004D7B03"/>
    <w:rsid w:val="004E132A"/>
    <w:rsid w:val="004E20BC"/>
    <w:rsid w:val="004E27BF"/>
    <w:rsid w:val="004E4507"/>
    <w:rsid w:val="004E50CA"/>
    <w:rsid w:val="004E5478"/>
    <w:rsid w:val="004E592B"/>
    <w:rsid w:val="004E62BD"/>
    <w:rsid w:val="004E7597"/>
    <w:rsid w:val="004F07AB"/>
    <w:rsid w:val="004F19F8"/>
    <w:rsid w:val="004F1BF3"/>
    <w:rsid w:val="004F32C0"/>
    <w:rsid w:val="004F3BE2"/>
    <w:rsid w:val="004F461E"/>
    <w:rsid w:val="004F48CB"/>
    <w:rsid w:val="004F5465"/>
    <w:rsid w:val="004F635E"/>
    <w:rsid w:val="004F6FC0"/>
    <w:rsid w:val="004F7942"/>
    <w:rsid w:val="00500436"/>
    <w:rsid w:val="00500740"/>
    <w:rsid w:val="00501755"/>
    <w:rsid w:val="005027FF"/>
    <w:rsid w:val="00503DDC"/>
    <w:rsid w:val="005057B9"/>
    <w:rsid w:val="00505994"/>
    <w:rsid w:val="00506368"/>
    <w:rsid w:val="0050716F"/>
    <w:rsid w:val="00507373"/>
    <w:rsid w:val="005073E4"/>
    <w:rsid w:val="00507576"/>
    <w:rsid w:val="0050787E"/>
    <w:rsid w:val="00507B06"/>
    <w:rsid w:val="0051004B"/>
    <w:rsid w:val="005122AA"/>
    <w:rsid w:val="00513CED"/>
    <w:rsid w:val="00513F3E"/>
    <w:rsid w:val="0051437F"/>
    <w:rsid w:val="0051504C"/>
    <w:rsid w:val="005150D9"/>
    <w:rsid w:val="00516391"/>
    <w:rsid w:val="00516DC6"/>
    <w:rsid w:val="00517F18"/>
    <w:rsid w:val="00520041"/>
    <w:rsid w:val="005203B9"/>
    <w:rsid w:val="0052070B"/>
    <w:rsid w:val="00520914"/>
    <w:rsid w:val="00520E2F"/>
    <w:rsid w:val="00521054"/>
    <w:rsid w:val="00521238"/>
    <w:rsid w:val="005212DB"/>
    <w:rsid w:val="005212FC"/>
    <w:rsid w:val="0052209A"/>
    <w:rsid w:val="005236C4"/>
    <w:rsid w:val="0052419D"/>
    <w:rsid w:val="00525488"/>
    <w:rsid w:val="00530E08"/>
    <w:rsid w:val="0053233D"/>
    <w:rsid w:val="00532657"/>
    <w:rsid w:val="00532C33"/>
    <w:rsid w:val="0053318B"/>
    <w:rsid w:val="00533D6A"/>
    <w:rsid w:val="0053522B"/>
    <w:rsid w:val="00536A27"/>
    <w:rsid w:val="00537C56"/>
    <w:rsid w:val="00540B55"/>
    <w:rsid w:val="00540DE3"/>
    <w:rsid w:val="00540EE7"/>
    <w:rsid w:val="00540F6C"/>
    <w:rsid w:val="0054131B"/>
    <w:rsid w:val="005422CA"/>
    <w:rsid w:val="00542B8C"/>
    <w:rsid w:val="00543899"/>
    <w:rsid w:val="00544C1E"/>
    <w:rsid w:val="005450B5"/>
    <w:rsid w:val="00545E8A"/>
    <w:rsid w:val="00546A67"/>
    <w:rsid w:val="0055030A"/>
    <w:rsid w:val="005503CC"/>
    <w:rsid w:val="005544F1"/>
    <w:rsid w:val="005546C6"/>
    <w:rsid w:val="00556D89"/>
    <w:rsid w:val="005570C9"/>
    <w:rsid w:val="005575DF"/>
    <w:rsid w:val="0056032D"/>
    <w:rsid w:val="005607D2"/>
    <w:rsid w:val="00560D66"/>
    <w:rsid w:val="005614F2"/>
    <w:rsid w:val="00561959"/>
    <w:rsid w:val="00561A9B"/>
    <w:rsid w:val="00562D5B"/>
    <w:rsid w:val="0056306C"/>
    <w:rsid w:val="005631CB"/>
    <w:rsid w:val="005639FD"/>
    <w:rsid w:val="00563F03"/>
    <w:rsid w:val="00565009"/>
    <w:rsid w:val="00565646"/>
    <w:rsid w:val="005675A6"/>
    <w:rsid w:val="00567CB1"/>
    <w:rsid w:val="00571A49"/>
    <w:rsid w:val="00571F82"/>
    <w:rsid w:val="00572129"/>
    <w:rsid w:val="00572A6D"/>
    <w:rsid w:val="00572F3F"/>
    <w:rsid w:val="00573A16"/>
    <w:rsid w:val="00574006"/>
    <w:rsid w:val="005748F8"/>
    <w:rsid w:val="00574F7C"/>
    <w:rsid w:val="005754AF"/>
    <w:rsid w:val="0057585B"/>
    <w:rsid w:val="00580064"/>
    <w:rsid w:val="00581ACB"/>
    <w:rsid w:val="005820BE"/>
    <w:rsid w:val="005829E4"/>
    <w:rsid w:val="00584C8D"/>
    <w:rsid w:val="005851F6"/>
    <w:rsid w:val="005856D8"/>
    <w:rsid w:val="00586BA9"/>
    <w:rsid w:val="00586EFC"/>
    <w:rsid w:val="005871BC"/>
    <w:rsid w:val="00587DBC"/>
    <w:rsid w:val="00590E87"/>
    <w:rsid w:val="00590F8D"/>
    <w:rsid w:val="00591AED"/>
    <w:rsid w:val="00592D6F"/>
    <w:rsid w:val="005934A5"/>
    <w:rsid w:val="00593B07"/>
    <w:rsid w:val="00594071"/>
    <w:rsid w:val="00595DBD"/>
    <w:rsid w:val="00596002"/>
    <w:rsid w:val="00596DDB"/>
    <w:rsid w:val="00597224"/>
    <w:rsid w:val="0059755B"/>
    <w:rsid w:val="00597939"/>
    <w:rsid w:val="00597E38"/>
    <w:rsid w:val="00597F19"/>
    <w:rsid w:val="005A0678"/>
    <w:rsid w:val="005A27C9"/>
    <w:rsid w:val="005A29F7"/>
    <w:rsid w:val="005A42B3"/>
    <w:rsid w:val="005A4ACD"/>
    <w:rsid w:val="005A5B66"/>
    <w:rsid w:val="005A6A17"/>
    <w:rsid w:val="005A6D6F"/>
    <w:rsid w:val="005A6DFB"/>
    <w:rsid w:val="005A711E"/>
    <w:rsid w:val="005A753E"/>
    <w:rsid w:val="005A7AFD"/>
    <w:rsid w:val="005A7BF8"/>
    <w:rsid w:val="005A7CB4"/>
    <w:rsid w:val="005B1A6C"/>
    <w:rsid w:val="005B25B8"/>
    <w:rsid w:val="005B3485"/>
    <w:rsid w:val="005B3F3C"/>
    <w:rsid w:val="005B42A5"/>
    <w:rsid w:val="005B5270"/>
    <w:rsid w:val="005B53C4"/>
    <w:rsid w:val="005C0082"/>
    <w:rsid w:val="005C009F"/>
    <w:rsid w:val="005C0122"/>
    <w:rsid w:val="005C0C46"/>
    <w:rsid w:val="005C13D4"/>
    <w:rsid w:val="005C14AF"/>
    <w:rsid w:val="005C1AE1"/>
    <w:rsid w:val="005C27F0"/>
    <w:rsid w:val="005C2C4C"/>
    <w:rsid w:val="005C2FE2"/>
    <w:rsid w:val="005C6190"/>
    <w:rsid w:val="005C62E8"/>
    <w:rsid w:val="005C6DAB"/>
    <w:rsid w:val="005C7F64"/>
    <w:rsid w:val="005D0681"/>
    <w:rsid w:val="005D07FA"/>
    <w:rsid w:val="005D17D9"/>
    <w:rsid w:val="005D200F"/>
    <w:rsid w:val="005D2614"/>
    <w:rsid w:val="005D3F00"/>
    <w:rsid w:val="005D49F0"/>
    <w:rsid w:val="005D4A32"/>
    <w:rsid w:val="005D4C32"/>
    <w:rsid w:val="005D58FB"/>
    <w:rsid w:val="005D6165"/>
    <w:rsid w:val="005D62E5"/>
    <w:rsid w:val="005D68AA"/>
    <w:rsid w:val="005D6D49"/>
    <w:rsid w:val="005D79DF"/>
    <w:rsid w:val="005E05C9"/>
    <w:rsid w:val="005E0FEA"/>
    <w:rsid w:val="005E2536"/>
    <w:rsid w:val="005E2C4E"/>
    <w:rsid w:val="005E4035"/>
    <w:rsid w:val="005E4BC9"/>
    <w:rsid w:val="005E578C"/>
    <w:rsid w:val="005E5D67"/>
    <w:rsid w:val="005E5EAD"/>
    <w:rsid w:val="005E5F82"/>
    <w:rsid w:val="005E6585"/>
    <w:rsid w:val="005E6FA7"/>
    <w:rsid w:val="005F0DDF"/>
    <w:rsid w:val="005F0E3B"/>
    <w:rsid w:val="005F0F5E"/>
    <w:rsid w:val="005F1237"/>
    <w:rsid w:val="005F1AD2"/>
    <w:rsid w:val="005F20A1"/>
    <w:rsid w:val="005F3477"/>
    <w:rsid w:val="005F4172"/>
    <w:rsid w:val="005F6627"/>
    <w:rsid w:val="006006CE"/>
    <w:rsid w:val="006012A0"/>
    <w:rsid w:val="00602340"/>
    <w:rsid w:val="00602776"/>
    <w:rsid w:val="006060DF"/>
    <w:rsid w:val="006061EC"/>
    <w:rsid w:val="0060698E"/>
    <w:rsid w:val="006069F2"/>
    <w:rsid w:val="00606B75"/>
    <w:rsid w:val="006108C8"/>
    <w:rsid w:val="00610AAB"/>
    <w:rsid w:val="006117C6"/>
    <w:rsid w:val="006118A7"/>
    <w:rsid w:val="00612A84"/>
    <w:rsid w:val="00612BE7"/>
    <w:rsid w:val="00613A61"/>
    <w:rsid w:val="00615CDF"/>
    <w:rsid w:val="00615E57"/>
    <w:rsid w:val="00616D96"/>
    <w:rsid w:val="0061730D"/>
    <w:rsid w:val="00620552"/>
    <w:rsid w:val="00620F2B"/>
    <w:rsid w:val="00621C14"/>
    <w:rsid w:val="00621FB0"/>
    <w:rsid w:val="0062254A"/>
    <w:rsid w:val="00622B54"/>
    <w:rsid w:val="006244F8"/>
    <w:rsid w:val="006249B0"/>
    <w:rsid w:val="00625F0B"/>
    <w:rsid w:val="00630174"/>
    <w:rsid w:val="00630267"/>
    <w:rsid w:val="00632795"/>
    <w:rsid w:val="00635DCB"/>
    <w:rsid w:val="00636011"/>
    <w:rsid w:val="0063616A"/>
    <w:rsid w:val="00636C9D"/>
    <w:rsid w:val="00640C74"/>
    <w:rsid w:val="006410D0"/>
    <w:rsid w:val="00641714"/>
    <w:rsid w:val="00641A9E"/>
    <w:rsid w:val="00642777"/>
    <w:rsid w:val="006436E6"/>
    <w:rsid w:val="00643C2F"/>
    <w:rsid w:val="00644EEC"/>
    <w:rsid w:val="0064556D"/>
    <w:rsid w:val="0065198F"/>
    <w:rsid w:val="00651BB6"/>
    <w:rsid w:val="00653CEA"/>
    <w:rsid w:val="0065479C"/>
    <w:rsid w:val="00654809"/>
    <w:rsid w:val="00654A86"/>
    <w:rsid w:val="00654D5C"/>
    <w:rsid w:val="006550A2"/>
    <w:rsid w:val="0065529D"/>
    <w:rsid w:val="00655728"/>
    <w:rsid w:val="0065584D"/>
    <w:rsid w:val="006560C0"/>
    <w:rsid w:val="00660453"/>
    <w:rsid w:val="00660587"/>
    <w:rsid w:val="00660A00"/>
    <w:rsid w:val="00661737"/>
    <w:rsid w:val="00661C97"/>
    <w:rsid w:val="00661F33"/>
    <w:rsid w:val="0066383C"/>
    <w:rsid w:val="006650E3"/>
    <w:rsid w:val="006665BA"/>
    <w:rsid w:val="006671B6"/>
    <w:rsid w:val="00670BDF"/>
    <w:rsid w:val="00670C6D"/>
    <w:rsid w:val="00670CE7"/>
    <w:rsid w:val="00671D40"/>
    <w:rsid w:val="00671D55"/>
    <w:rsid w:val="006722FB"/>
    <w:rsid w:val="0067516B"/>
    <w:rsid w:val="00676E43"/>
    <w:rsid w:val="00682A8F"/>
    <w:rsid w:val="00682DB6"/>
    <w:rsid w:val="00682EAA"/>
    <w:rsid w:val="006830D5"/>
    <w:rsid w:val="006835D7"/>
    <w:rsid w:val="00683B29"/>
    <w:rsid w:val="0068661B"/>
    <w:rsid w:val="00687060"/>
    <w:rsid w:val="006871C9"/>
    <w:rsid w:val="0068780A"/>
    <w:rsid w:val="006904D9"/>
    <w:rsid w:val="006908CC"/>
    <w:rsid w:val="006915D5"/>
    <w:rsid w:val="00692FC0"/>
    <w:rsid w:val="00693323"/>
    <w:rsid w:val="006936EA"/>
    <w:rsid w:val="00693772"/>
    <w:rsid w:val="00693EB5"/>
    <w:rsid w:val="00693F0C"/>
    <w:rsid w:val="00694299"/>
    <w:rsid w:val="00694766"/>
    <w:rsid w:val="00696EC3"/>
    <w:rsid w:val="006A11F9"/>
    <w:rsid w:val="006A2161"/>
    <w:rsid w:val="006A279D"/>
    <w:rsid w:val="006A2C0B"/>
    <w:rsid w:val="006A44FE"/>
    <w:rsid w:val="006A4FE9"/>
    <w:rsid w:val="006A56BD"/>
    <w:rsid w:val="006A5E39"/>
    <w:rsid w:val="006A60E7"/>
    <w:rsid w:val="006A62D4"/>
    <w:rsid w:val="006B02FF"/>
    <w:rsid w:val="006B08CD"/>
    <w:rsid w:val="006B17D6"/>
    <w:rsid w:val="006B1F81"/>
    <w:rsid w:val="006B23C1"/>
    <w:rsid w:val="006B26D2"/>
    <w:rsid w:val="006B2F70"/>
    <w:rsid w:val="006B3096"/>
    <w:rsid w:val="006B3AAE"/>
    <w:rsid w:val="006B408D"/>
    <w:rsid w:val="006B4B4E"/>
    <w:rsid w:val="006B5F0C"/>
    <w:rsid w:val="006B6AEF"/>
    <w:rsid w:val="006C29FC"/>
    <w:rsid w:val="006C5107"/>
    <w:rsid w:val="006D086A"/>
    <w:rsid w:val="006D130D"/>
    <w:rsid w:val="006D1B79"/>
    <w:rsid w:val="006D1D9E"/>
    <w:rsid w:val="006D32DF"/>
    <w:rsid w:val="006D3C99"/>
    <w:rsid w:val="006D5162"/>
    <w:rsid w:val="006D58FF"/>
    <w:rsid w:val="006D62F4"/>
    <w:rsid w:val="006D694D"/>
    <w:rsid w:val="006D6B9A"/>
    <w:rsid w:val="006E1078"/>
    <w:rsid w:val="006E10CE"/>
    <w:rsid w:val="006E1184"/>
    <w:rsid w:val="006E17DC"/>
    <w:rsid w:val="006E1AD7"/>
    <w:rsid w:val="006E1D59"/>
    <w:rsid w:val="006E220F"/>
    <w:rsid w:val="006E2257"/>
    <w:rsid w:val="006E35FF"/>
    <w:rsid w:val="006E606F"/>
    <w:rsid w:val="006E64DB"/>
    <w:rsid w:val="006E652B"/>
    <w:rsid w:val="006E6DFD"/>
    <w:rsid w:val="006E71A1"/>
    <w:rsid w:val="006F202C"/>
    <w:rsid w:val="006F23E4"/>
    <w:rsid w:val="006F283A"/>
    <w:rsid w:val="006F3588"/>
    <w:rsid w:val="006F3967"/>
    <w:rsid w:val="006F3CAD"/>
    <w:rsid w:val="006F48B9"/>
    <w:rsid w:val="006F525E"/>
    <w:rsid w:val="006F528F"/>
    <w:rsid w:val="006F6357"/>
    <w:rsid w:val="006F6902"/>
    <w:rsid w:val="006F7E52"/>
    <w:rsid w:val="007018E5"/>
    <w:rsid w:val="0070394C"/>
    <w:rsid w:val="00703DA1"/>
    <w:rsid w:val="007043D3"/>
    <w:rsid w:val="00706E50"/>
    <w:rsid w:val="00710CF0"/>
    <w:rsid w:val="007111F4"/>
    <w:rsid w:val="00711536"/>
    <w:rsid w:val="00711B45"/>
    <w:rsid w:val="00711BE1"/>
    <w:rsid w:val="00712975"/>
    <w:rsid w:val="00712A6E"/>
    <w:rsid w:val="00713CDF"/>
    <w:rsid w:val="00714351"/>
    <w:rsid w:val="00714E51"/>
    <w:rsid w:val="007163D7"/>
    <w:rsid w:val="00716A6E"/>
    <w:rsid w:val="0072021A"/>
    <w:rsid w:val="007204F6"/>
    <w:rsid w:val="00720544"/>
    <w:rsid w:val="00721CC3"/>
    <w:rsid w:val="00722CE3"/>
    <w:rsid w:val="007237DA"/>
    <w:rsid w:val="00723B87"/>
    <w:rsid w:val="00724CE6"/>
    <w:rsid w:val="0072553D"/>
    <w:rsid w:val="00726168"/>
    <w:rsid w:val="00727D7E"/>
    <w:rsid w:val="0073072E"/>
    <w:rsid w:val="0073130C"/>
    <w:rsid w:val="00731573"/>
    <w:rsid w:val="00731A7C"/>
    <w:rsid w:val="00731E61"/>
    <w:rsid w:val="007320BB"/>
    <w:rsid w:val="007328A2"/>
    <w:rsid w:val="00732EF8"/>
    <w:rsid w:val="00733042"/>
    <w:rsid w:val="00733130"/>
    <w:rsid w:val="007334A9"/>
    <w:rsid w:val="00733546"/>
    <w:rsid w:val="007338AA"/>
    <w:rsid w:val="00733CAB"/>
    <w:rsid w:val="00735BF2"/>
    <w:rsid w:val="00736992"/>
    <w:rsid w:val="00736EDD"/>
    <w:rsid w:val="00740074"/>
    <w:rsid w:val="0074036E"/>
    <w:rsid w:val="007410BC"/>
    <w:rsid w:val="007413AA"/>
    <w:rsid w:val="0074520D"/>
    <w:rsid w:val="007455C5"/>
    <w:rsid w:val="00745E7E"/>
    <w:rsid w:val="00746449"/>
    <w:rsid w:val="00746C61"/>
    <w:rsid w:val="007477B4"/>
    <w:rsid w:val="00747AF3"/>
    <w:rsid w:val="007510BC"/>
    <w:rsid w:val="00751562"/>
    <w:rsid w:val="007523E3"/>
    <w:rsid w:val="00753224"/>
    <w:rsid w:val="00756E61"/>
    <w:rsid w:val="00757DEB"/>
    <w:rsid w:val="00762A09"/>
    <w:rsid w:val="00762A7B"/>
    <w:rsid w:val="00762DEA"/>
    <w:rsid w:val="00763927"/>
    <w:rsid w:val="00764C42"/>
    <w:rsid w:val="0077042F"/>
    <w:rsid w:val="0077170D"/>
    <w:rsid w:val="00774903"/>
    <w:rsid w:val="007757B6"/>
    <w:rsid w:val="00775D61"/>
    <w:rsid w:val="00777A7B"/>
    <w:rsid w:val="00777BD4"/>
    <w:rsid w:val="00782316"/>
    <w:rsid w:val="00783D47"/>
    <w:rsid w:val="00785708"/>
    <w:rsid w:val="00785C5D"/>
    <w:rsid w:val="007875A7"/>
    <w:rsid w:val="00790C21"/>
    <w:rsid w:val="00791D94"/>
    <w:rsid w:val="00792855"/>
    <w:rsid w:val="00792BEA"/>
    <w:rsid w:val="00794ABB"/>
    <w:rsid w:val="0079592C"/>
    <w:rsid w:val="00795D1E"/>
    <w:rsid w:val="00796C5D"/>
    <w:rsid w:val="007A06FC"/>
    <w:rsid w:val="007A2F73"/>
    <w:rsid w:val="007A620B"/>
    <w:rsid w:val="007A7254"/>
    <w:rsid w:val="007B02B0"/>
    <w:rsid w:val="007B069F"/>
    <w:rsid w:val="007B17E7"/>
    <w:rsid w:val="007B1AE8"/>
    <w:rsid w:val="007B22FF"/>
    <w:rsid w:val="007B2E9A"/>
    <w:rsid w:val="007B3166"/>
    <w:rsid w:val="007B4CC0"/>
    <w:rsid w:val="007B4FD4"/>
    <w:rsid w:val="007B67B0"/>
    <w:rsid w:val="007C04B3"/>
    <w:rsid w:val="007C1BD8"/>
    <w:rsid w:val="007C5ADF"/>
    <w:rsid w:val="007C6470"/>
    <w:rsid w:val="007C7525"/>
    <w:rsid w:val="007D0754"/>
    <w:rsid w:val="007D08C0"/>
    <w:rsid w:val="007D0CA8"/>
    <w:rsid w:val="007D19C4"/>
    <w:rsid w:val="007D1BC7"/>
    <w:rsid w:val="007D3DCA"/>
    <w:rsid w:val="007D3EA3"/>
    <w:rsid w:val="007D4085"/>
    <w:rsid w:val="007D4475"/>
    <w:rsid w:val="007D676C"/>
    <w:rsid w:val="007D6915"/>
    <w:rsid w:val="007D7AFD"/>
    <w:rsid w:val="007D7DBE"/>
    <w:rsid w:val="007E2EAD"/>
    <w:rsid w:val="007E301D"/>
    <w:rsid w:val="007E32AE"/>
    <w:rsid w:val="007E368F"/>
    <w:rsid w:val="007E4592"/>
    <w:rsid w:val="007E470B"/>
    <w:rsid w:val="007E4DBB"/>
    <w:rsid w:val="007E5807"/>
    <w:rsid w:val="007E5942"/>
    <w:rsid w:val="007E5F6A"/>
    <w:rsid w:val="007E6979"/>
    <w:rsid w:val="007E6ED5"/>
    <w:rsid w:val="007E70D4"/>
    <w:rsid w:val="007E720A"/>
    <w:rsid w:val="007E7DBF"/>
    <w:rsid w:val="007F1E0E"/>
    <w:rsid w:val="007F2185"/>
    <w:rsid w:val="007F3387"/>
    <w:rsid w:val="007F39EB"/>
    <w:rsid w:val="007F3E1E"/>
    <w:rsid w:val="007F4055"/>
    <w:rsid w:val="007F4CDE"/>
    <w:rsid w:val="00800CF5"/>
    <w:rsid w:val="00801DC6"/>
    <w:rsid w:val="0080232D"/>
    <w:rsid w:val="0080751D"/>
    <w:rsid w:val="0081020B"/>
    <w:rsid w:val="00811CEA"/>
    <w:rsid w:val="008132E2"/>
    <w:rsid w:val="00813B51"/>
    <w:rsid w:val="00814923"/>
    <w:rsid w:val="00816773"/>
    <w:rsid w:val="008167D4"/>
    <w:rsid w:val="00816F34"/>
    <w:rsid w:val="00821FEB"/>
    <w:rsid w:val="00822149"/>
    <w:rsid w:val="0082299C"/>
    <w:rsid w:val="00822C45"/>
    <w:rsid w:val="00823491"/>
    <w:rsid w:val="00823DA4"/>
    <w:rsid w:val="0082512F"/>
    <w:rsid w:val="008251B5"/>
    <w:rsid w:val="00825DBC"/>
    <w:rsid w:val="008269A2"/>
    <w:rsid w:val="00827C54"/>
    <w:rsid w:val="008303A8"/>
    <w:rsid w:val="00830CD0"/>
    <w:rsid w:val="00830EC3"/>
    <w:rsid w:val="00831E6F"/>
    <w:rsid w:val="00834575"/>
    <w:rsid w:val="0083465A"/>
    <w:rsid w:val="00834D4E"/>
    <w:rsid w:val="008353BA"/>
    <w:rsid w:val="00836384"/>
    <w:rsid w:val="00836754"/>
    <w:rsid w:val="00836EB3"/>
    <w:rsid w:val="00837CF1"/>
    <w:rsid w:val="0084067A"/>
    <w:rsid w:val="00840FE9"/>
    <w:rsid w:val="00842355"/>
    <w:rsid w:val="00843CAA"/>
    <w:rsid w:val="008444B7"/>
    <w:rsid w:val="00845072"/>
    <w:rsid w:val="008459EF"/>
    <w:rsid w:val="00845ADA"/>
    <w:rsid w:val="00846C95"/>
    <w:rsid w:val="0084715B"/>
    <w:rsid w:val="0084734F"/>
    <w:rsid w:val="008477C3"/>
    <w:rsid w:val="00850267"/>
    <w:rsid w:val="00854C4F"/>
    <w:rsid w:val="00854C5D"/>
    <w:rsid w:val="008556F0"/>
    <w:rsid w:val="008563E2"/>
    <w:rsid w:val="00856BB8"/>
    <w:rsid w:val="00856BE8"/>
    <w:rsid w:val="0085798F"/>
    <w:rsid w:val="0086025E"/>
    <w:rsid w:val="0086128E"/>
    <w:rsid w:val="00863642"/>
    <w:rsid w:val="0086370E"/>
    <w:rsid w:val="00864E98"/>
    <w:rsid w:val="00865801"/>
    <w:rsid w:val="00865C25"/>
    <w:rsid w:val="00865C38"/>
    <w:rsid w:val="008662AC"/>
    <w:rsid w:val="00866481"/>
    <w:rsid w:val="0087043B"/>
    <w:rsid w:val="00870F30"/>
    <w:rsid w:val="00871048"/>
    <w:rsid w:val="00871EE4"/>
    <w:rsid w:val="008724E6"/>
    <w:rsid w:val="008730B5"/>
    <w:rsid w:val="00873144"/>
    <w:rsid w:val="00875106"/>
    <w:rsid w:val="008756B6"/>
    <w:rsid w:val="00876307"/>
    <w:rsid w:val="008766D7"/>
    <w:rsid w:val="00876E09"/>
    <w:rsid w:val="0087731B"/>
    <w:rsid w:val="008805FD"/>
    <w:rsid w:val="00881609"/>
    <w:rsid w:val="0088274E"/>
    <w:rsid w:val="00883166"/>
    <w:rsid w:val="00885D33"/>
    <w:rsid w:val="00886260"/>
    <w:rsid w:val="008866CA"/>
    <w:rsid w:val="00886B59"/>
    <w:rsid w:val="00887A42"/>
    <w:rsid w:val="008900AC"/>
    <w:rsid w:val="008906F7"/>
    <w:rsid w:val="008907EA"/>
    <w:rsid w:val="00893403"/>
    <w:rsid w:val="00895E3F"/>
    <w:rsid w:val="00896D9A"/>
    <w:rsid w:val="00897181"/>
    <w:rsid w:val="0089782C"/>
    <w:rsid w:val="008A0230"/>
    <w:rsid w:val="008A1BCA"/>
    <w:rsid w:val="008A2ACB"/>
    <w:rsid w:val="008A3E54"/>
    <w:rsid w:val="008A5A5F"/>
    <w:rsid w:val="008A5B1F"/>
    <w:rsid w:val="008A639C"/>
    <w:rsid w:val="008A63BD"/>
    <w:rsid w:val="008A6B86"/>
    <w:rsid w:val="008A73C9"/>
    <w:rsid w:val="008B005E"/>
    <w:rsid w:val="008B05D2"/>
    <w:rsid w:val="008B0B94"/>
    <w:rsid w:val="008B1C81"/>
    <w:rsid w:val="008B1D7C"/>
    <w:rsid w:val="008B1E18"/>
    <w:rsid w:val="008B359A"/>
    <w:rsid w:val="008B39D5"/>
    <w:rsid w:val="008B3E46"/>
    <w:rsid w:val="008B405B"/>
    <w:rsid w:val="008B52C4"/>
    <w:rsid w:val="008B70E4"/>
    <w:rsid w:val="008B7AD2"/>
    <w:rsid w:val="008C00BB"/>
    <w:rsid w:val="008C036C"/>
    <w:rsid w:val="008C0A4E"/>
    <w:rsid w:val="008C0D26"/>
    <w:rsid w:val="008C1E96"/>
    <w:rsid w:val="008C1EB7"/>
    <w:rsid w:val="008C27FF"/>
    <w:rsid w:val="008C2BDB"/>
    <w:rsid w:val="008C2DB0"/>
    <w:rsid w:val="008C31F7"/>
    <w:rsid w:val="008C4569"/>
    <w:rsid w:val="008C4CE9"/>
    <w:rsid w:val="008C5158"/>
    <w:rsid w:val="008C5963"/>
    <w:rsid w:val="008C6AF2"/>
    <w:rsid w:val="008C6E31"/>
    <w:rsid w:val="008C768D"/>
    <w:rsid w:val="008D22CE"/>
    <w:rsid w:val="008D5796"/>
    <w:rsid w:val="008E0378"/>
    <w:rsid w:val="008E10AC"/>
    <w:rsid w:val="008E1506"/>
    <w:rsid w:val="008E153B"/>
    <w:rsid w:val="008E2119"/>
    <w:rsid w:val="008E227E"/>
    <w:rsid w:val="008E35A7"/>
    <w:rsid w:val="008E3FC0"/>
    <w:rsid w:val="008E44C9"/>
    <w:rsid w:val="008E4B60"/>
    <w:rsid w:val="008E7B5F"/>
    <w:rsid w:val="008F1661"/>
    <w:rsid w:val="008F1B56"/>
    <w:rsid w:val="008F1BA1"/>
    <w:rsid w:val="008F1EDA"/>
    <w:rsid w:val="008F20CE"/>
    <w:rsid w:val="008F23E8"/>
    <w:rsid w:val="008F3809"/>
    <w:rsid w:val="008F4E9B"/>
    <w:rsid w:val="008F5222"/>
    <w:rsid w:val="00900083"/>
    <w:rsid w:val="009004D7"/>
    <w:rsid w:val="00900777"/>
    <w:rsid w:val="0090084E"/>
    <w:rsid w:val="00901477"/>
    <w:rsid w:val="009019FD"/>
    <w:rsid w:val="009020E7"/>
    <w:rsid w:val="0090270B"/>
    <w:rsid w:val="00902CA4"/>
    <w:rsid w:val="009030B1"/>
    <w:rsid w:val="009031DC"/>
    <w:rsid w:val="0090434D"/>
    <w:rsid w:val="00904688"/>
    <w:rsid w:val="00905E44"/>
    <w:rsid w:val="00907146"/>
    <w:rsid w:val="00907B4A"/>
    <w:rsid w:val="009109E1"/>
    <w:rsid w:val="009115BA"/>
    <w:rsid w:val="00911F57"/>
    <w:rsid w:val="00912C12"/>
    <w:rsid w:val="00912FF1"/>
    <w:rsid w:val="00913FED"/>
    <w:rsid w:val="00914345"/>
    <w:rsid w:val="0091596B"/>
    <w:rsid w:val="009164EA"/>
    <w:rsid w:val="0092039A"/>
    <w:rsid w:val="00920FA1"/>
    <w:rsid w:val="00922122"/>
    <w:rsid w:val="00922C5A"/>
    <w:rsid w:val="0092354F"/>
    <w:rsid w:val="00923D5E"/>
    <w:rsid w:val="0092412D"/>
    <w:rsid w:val="0092460E"/>
    <w:rsid w:val="0092530A"/>
    <w:rsid w:val="00926C94"/>
    <w:rsid w:val="009279C2"/>
    <w:rsid w:val="00930184"/>
    <w:rsid w:val="0093054B"/>
    <w:rsid w:val="00930D31"/>
    <w:rsid w:val="009310F0"/>
    <w:rsid w:val="0093124C"/>
    <w:rsid w:val="009320CD"/>
    <w:rsid w:val="00932150"/>
    <w:rsid w:val="00932C46"/>
    <w:rsid w:val="0093347E"/>
    <w:rsid w:val="0093539C"/>
    <w:rsid w:val="00936353"/>
    <w:rsid w:val="00936F0C"/>
    <w:rsid w:val="00937117"/>
    <w:rsid w:val="0093714F"/>
    <w:rsid w:val="00937391"/>
    <w:rsid w:val="00940CE5"/>
    <w:rsid w:val="00940D42"/>
    <w:rsid w:val="00943EA4"/>
    <w:rsid w:val="0094499D"/>
    <w:rsid w:val="009449A9"/>
    <w:rsid w:val="00944C6D"/>
    <w:rsid w:val="009450D0"/>
    <w:rsid w:val="00945C65"/>
    <w:rsid w:val="00945E6F"/>
    <w:rsid w:val="00946424"/>
    <w:rsid w:val="00946FA0"/>
    <w:rsid w:val="0095163E"/>
    <w:rsid w:val="00951C16"/>
    <w:rsid w:val="00951E3A"/>
    <w:rsid w:val="0095232C"/>
    <w:rsid w:val="009559A8"/>
    <w:rsid w:val="009568D3"/>
    <w:rsid w:val="00957111"/>
    <w:rsid w:val="00960727"/>
    <w:rsid w:val="00960A83"/>
    <w:rsid w:val="00962FF2"/>
    <w:rsid w:val="00963AE8"/>
    <w:rsid w:val="0096420D"/>
    <w:rsid w:val="009642DC"/>
    <w:rsid w:val="00966A34"/>
    <w:rsid w:val="00970328"/>
    <w:rsid w:val="00970A0A"/>
    <w:rsid w:val="00970E24"/>
    <w:rsid w:val="00972367"/>
    <w:rsid w:val="009727E8"/>
    <w:rsid w:val="00974235"/>
    <w:rsid w:val="00974DBB"/>
    <w:rsid w:val="009776F2"/>
    <w:rsid w:val="009809CB"/>
    <w:rsid w:val="009812DF"/>
    <w:rsid w:val="00981310"/>
    <w:rsid w:val="0098152C"/>
    <w:rsid w:val="009824FF"/>
    <w:rsid w:val="009838C7"/>
    <w:rsid w:val="009844DC"/>
    <w:rsid w:val="00984671"/>
    <w:rsid w:val="009861E8"/>
    <w:rsid w:val="009871E1"/>
    <w:rsid w:val="00991C43"/>
    <w:rsid w:val="00991D45"/>
    <w:rsid w:val="00992A52"/>
    <w:rsid w:val="0099411A"/>
    <w:rsid w:val="00994DB6"/>
    <w:rsid w:val="009A0D21"/>
    <w:rsid w:val="009A179C"/>
    <w:rsid w:val="009A1FBB"/>
    <w:rsid w:val="009A3AE6"/>
    <w:rsid w:val="009A4DF6"/>
    <w:rsid w:val="009A5E2E"/>
    <w:rsid w:val="009B2127"/>
    <w:rsid w:val="009B29F3"/>
    <w:rsid w:val="009B33FB"/>
    <w:rsid w:val="009B4BBE"/>
    <w:rsid w:val="009B4C0B"/>
    <w:rsid w:val="009B502D"/>
    <w:rsid w:val="009B5404"/>
    <w:rsid w:val="009B77CE"/>
    <w:rsid w:val="009B7E77"/>
    <w:rsid w:val="009C2DF8"/>
    <w:rsid w:val="009C3BA8"/>
    <w:rsid w:val="009C47CE"/>
    <w:rsid w:val="009C52B8"/>
    <w:rsid w:val="009C5ACB"/>
    <w:rsid w:val="009C62AC"/>
    <w:rsid w:val="009C7102"/>
    <w:rsid w:val="009C74B2"/>
    <w:rsid w:val="009D067E"/>
    <w:rsid w:val="009D07F1"/>
    <w:rsid w:val="009D0FBC"/>
    <w:rsid w:val="009D1E89"/>
    <w:rsid w:val="009D1F13"/>
    <w:rsid w:val="009D2FDF"/>
    <w:rsid w:val="009D3164"/>
    <w:rsid w:val="009D42A6"/>
    <w:rsid w:val="009D57A3"/>
    <w:rsid w:val="009D63E1"/>
    <w:rsid w:val="009D7105"/>
    <w:rsid w:val="009D7886"/>
    <w:rsid w:val="009E00BA"/>
    <w:rsid w:val="009E0B94"/>
    <w:rsid w:val="009E2067"/>
    <w:rsid w:val="009E3F13"/>
    <w:rsid w:val="009E465A"/>
    <w:rsid w:val="009E56D4"/>
    <w:rsid w:val="009E5EED"/>
    <w:rsid w:val="009F1349"/>
    <w:rsid w:val="009F1A1E"/>
    <w:rsid w:val="009F2307"/>
    <w:rsid w:val="009F250C"/>
    <w:rsid w:val="009F2BB4"/>
    <w:rsid w:val="009F44E3"/>
    <w:rsid w:val="009F463B"/>
    <w:rsid w:val="009F49C2"/>
    <w:rsid w:val="009F4D50"/>
    <w:rsid w:val="009F732A"/>
    <w:rsid w:val="00A01AAE"/>
    <w:rsid w:val="00A03F2B"/>
    <w:rsid w:val="00A04EBA"/>
    <w:rsid w:val="00A054B2"/>
    <w:rsid w:val="00A066F7"/>
    <w:rsid w:val="00A06C88"/>
    <w:rsid w:val="00A0791C"/>
    <w:rsid w:val="00A07BC8"/>
    <w:rsid w:val="00A1050B"/>
    <w:rsid w:val="00A107B5"/>
    <w:rsid w:val="00A10B8E"/>
    <w:rsid w:val="00A10D44"/>
    <w:rsid w:val="00A10D70"/>
    <w:rsid w:val="00A11315"/>
    <w:rsid w:val="00A11A11"/>
    <w:rsid w:val="00A12ACF"/>
    <w:rsid w:val="00A1337D"/>
    <w:rsid w:val="00A13744"/>
    <w:rsid w:val="00A1391E"/>
    <w:rsid w:val="00A1581C"/>
    <w:rsid w:val="00A16B82"/>
    <w:rsid w:val="00A16D3B"/>
    <w:rsid w:val="00A16E9D"/>
    <w:rsid w:val="00A17A49"/>
    <w:rsid w:val="00A20E81"/>
    <w:rsid w:val="00A21BA2"/>
    <w:rsid w:val="00A232DA"/>
    <w:rsid w:val="00A2439E"/>
    <w:rsid w:val="00A2583A"/>
    <w:rsid w:val="00A261C8"/>
    <w:rsid w:val="00A261F4"/>
    <w:rsid w:val="00A26B48"/>
    <w:rsid w:val="00A27057"/>
    <w:rsid w:val="00A30575"/>
    <w:rsid w:val="00A327BA"/>
    <w:rsid w:val="00A33247"/>
    <w:rsid w:val="00A347DA"/>
    <w:rsid w:val="00A3574C"/>
    <w:rsid w:val="00A357AB"/>
    <w:rsid w:val="00A365CB"/>
    <w:rsid w:val="00A36C5A"/>
    <w:rsid w:val="00A36D56"/>
    <w:rsid w:val="00A36F61"/>
    <w:rsid w:val="00A375C6"/>
    <w:rsid w:val="00A40D19"/>
    <w:rsid w:val="00A40F75"/>
    <w:rsid w:val="00A414A2"/>
    <w:rsid w:val="00A419E0"/>
    <w:rsid w:val="00A43092"/>
    <w:rsid w:val="00A433FF"/>
    <w:rsid w:val="00A4408D"/>
    <w:rsid w:val="00A44939"/>
    <w:rsid w:val="00A44CF6"/>
    <w:rsid w:val="00A44FE7"/>
    <w:rsid w:val="00A50311"/>
    <w:rsid w:val="00A50929"/>
    <w:rsid w:val="00A519B2"/>
    <w:rsid w:val="00A5409C"/>
    <w:rsid w:val="00A540ED"/>
    <w:rsid w:val="00A55A2B"/>
    <w:rsid w:val="00A56FC9"/>
    <w:rsid w:val="00A57AFC"/>
    <w:rsid w:val="00A61856"/>
    <w:rsid w:val="00A63B67"/>
    <w:rsid w:val="00A65ACC"/>
    <w:rsid w:val="00A660E6"/>
    <w:rsid w:val="00A667FC"/>
    <w:rsid w:val="00A6694B"/>
    <w:rsid w:val="00A669CA"/>
    <w:rsid w:val="00A70A5D"/>
    <w:rsid w:val="00A70DE2"/>
    <w:rsid w:val="00A710E8"/>
    <w:rsid w:val="00A7518B"/>
    <w:rsid w:val="00A75443"/>
    <w:rsid w:val="00A758BD"/>
    <w:rsid w:val="00A75EEF"/>
    <w:rsid w:val="00A7638A"/>
    <w:rsid w:val="00A76FB2"/>
    <w:rsid w:val="00A813FE"/>
    <w:rsid w:val="00A81C2E"/>
    <w:rsid w:val="00A83D72"/>
    <w:rsid w:val="00A83FD4"/>
    <w:rsid w:val="00A854A4"/>
    <w:rsid w:val="00A85859"/>
    <w:rsid w:val="00A858EF"/>
    <w:rsid w:val="00A86054"/>
    <w:rsid w:val="00A9042F"/>
    <w:rsid w:val="00A90BFC"/>
    <w:rsid w:val="00A9124A"/>
    <w:rsid w:val="00A93516"/>
    <w:rsid w:val="00A942D0"/>
    <w:rsid w:val="00A973EB"/>
    <w:rsid w:val="00AA06AC"/>
    <w:rsid w:val="00AA0B63"/>
    <w:rsid w:val="00AA1924"/>
    <w:rsid w:val="00AA1CB8"/>
    <w:rsid w:val="00AA26CB"/>
    <w:rsid w:val="00AA344F"/>
    <w:rsid w:val="00AA3911"/>
    <w:rsid w:val="00AA41AD"/>
    <w:rsid w:val="00AA5401"/>
    <w:rsid w:val="00AA59DA"/>
    <w:rsid w:val="00AA7B51"/>
    <w:rsid w:val="00AB0137"/>
    <w:rsid w:val="00AB12A7"/>
    <w:rsid w:val="00AB1387"/>
    <w:rsid w:val="00AB1C48"/>
    <w:rsid w:val="00AB22C0"/>
    <w:rsid w:val="00AB2B64"/>
    <w:rsid w:val="00AB2B9A"/>
    <w:rsid w:val="00AB5EDA"/>
    <w:rsid w:val="00AB76C7"/>
    <w:rsid w:val="00AB7A54"/>
    <w:rsid w:val="00AC05BF"/>
    <w:rsid w:val="00AC07F1"/>
    <w:rsid w:val="00AC0AF5"/>
    <w:rsid w:val="00AC1B9F"/>
    <w:rsid w:val="00AC1C9C"/>
    <w:rsid w:val="00AC1EE5"/>
    <w:rsid w:val="00AC2FC1"/>
    <w:rsid w:val="00AC3A0B"/>
    <w:rsid w:val="00AC3D04"/>
    <w:rsid w:val="00AC6589"/>
    <w:rsid w:val="00AC6847"/>
    <w:rsid w:val="00AD00D6"/>
    <w:rsid w:val="00AD034F"/>
    <w:rsid w:val="00AD2BED"/>
    <w:rsid w:val="00AD4E5A"/>
    <w:rsid w:val="00AD670A"/>
    <w:rsid w:val="00AD6F61"/>
    <w:rsid w:val="00AE16FE"/>
    <w:rsid w:val="00AE1A58"/>
    <w:rsid w:val="00AE202F"/>
    <w:rsid w:val="00AE38E4"/>
    <w:rsid w:val="00AE39B2"/>
    <w:rsid w:val="00AE4F15"/>
    <w:rsid w:val="00AE5B58"/>
    <w:rsid w:val="00AE5FCC"/>
    <w:rsid w:val="00AE6C6D"/>
    <w:rsid w:val="00AE723D"/>
    <w:rsid w:val="00AF00D6"/>
    <w:rsid w:val="00AF32BD"/>
    <w:rsid w:val="00AF37B7"/>
    <w:rsid w:val="00AF54E5"/>
    <w:rsid w:val="00AF7565"/>
    <w:rsid w:val="00B0063D"/>
    <w:rsid w:val="00B01217"/>
    <w:rsid w:val="00B017C4"/>
    <w:rsid w:val="00B022D2"/>
    <w:rsid w:val="00B02330"/>
    <w:rsid w:val="00B029FB"/>
    <w:rsid w:val="00B0388E"/>
    <w:rsid w:val="00B06198"/>
    <w:rsid w:val="00B073CA"/>
    <w:rsid w:val="00B07712"/>
    <w:rsid w:val="00B07D46"/>
    <w:rsid w:val="00B07DB4"/>
    <w:rsid w:val="00B1031B"/>
    <w:rsid w:val="00B10CF3"/>
    <w:rsid w:val="00B10DFE"/>
    <w:rsid w:val="00B1207C"/>
    <w:rsid w:val="00B12171"/>
    <w:rsid w:val="00B12C7F"/>
    <w:rsid w:val="00B12F11"/>
    <w:rsid w:val="00B1386C"/>
    <w:rsid w:val="00B148B4"/>
    <w:rsid w:val="00B16C11"/>
    <w:rsid w:val="00B16F38"/>
    <w:rsid w:val="00B2108D"/>
    <w:rsid w:val="00B215ED"/>
    <w:rsid w:val="00B219C4"/>
    <w:rsid w:val="00B21F1D"/>
    <w:rsid w:val="00B22622"/>
    <w:rsid w:val="00B22D12"/>
    <w:rsid w:val="00B244A5"/>
    <w:rsid w:val="00B24FB6"/>
    <w:rsid w:val="00B25A01"/>
    <w:rsid w:val="00B25ED0"/>
    <w:rsid w:val="00B272D9"/>
    <w:rsid w:val="00B3147F"/>
    <w:rsid w:val="00B329E8"/>
    <w:rsid w:val="00B33808"/>
    <w:rsid w:val="00B3499E"/>
    <w:rsid w:val="00B35A30"/>
    <w:rsid w:val="00B35CA3"/>
    <w:rsid w:val="00B36695"/>
    <w:rsid w:val="00B36B90"/>
    <w:rsid w:val="00B36F4A"/>
    <w:rsid w:val="00B37600"/>
    <w:rsid w:val="00B4523D"/>
    <w:rsid w:val="00B45867"/>
    <w:rsid w:val="00B45E02"/>
    <w:rsid w:val="00B47767"/>
    <w:rsid w:val="00B47908"/>
    <w:rsid w:val="00B5114B"/>
    <w:rsid w:val="00B51B77"/>
    <w:rsid w:val="00B51BCF"/>
    <w:rsid w:val="00B53577"/>
    <w:rsid w:val="00B53CED"/>
    <w:rsid w:val="00B54189"/>
    <w:rsid w:val="00B56405"/>
    <w:rsid w:val="00B600D4"/>
    <w:rsid w:val="00B602AE"/>
    <w:rsid w:val="00B60707"/>
    <w:rsid w:val="00B6117C"/>
    <w:rsid w:val="00B615E9"/>
    <w:rsid w:val="00B61732"/>
    <w:rsid w:val="00B62B38"/>
    <w:rsid w:val="00B641BA"/>
    <w:rsid w:val="00B651EC"/>
    <w:rsid w:val="00B65723"/>
    <w:rsid w:val="00B65B39"/>
    <w:rsid w:val="00B662FB"/>
    <w:rsid w:val="00B66B5C"/>
    <w:rsid w:val="00B66FB4"/>
    <w:rsid w:val="00B672F2"/>
    <w:rsid w:val="00B678CB"/>
    <w:rsid w:val="00B70F06"/>
    <w:rsid w:val="00B71569"/>
    <w:rsid w:val="00B715EE"/>
    <w:rsid w:val="00B71D85"/>
    <w:rsid w:val="00B7321D"/>
    <w:rsid w:val="00B733CB"/>
    <w:rsid w:val="00B73BB9"/>
    <w:rsid w:val="00B74DFA"/>
    <w:rsid w:val="00B7656A"/>
    <w:rsid w:val="00B76D12"/>
    <w:rsid w:val="00B80583"/>
    <w:rsid w:val="00B8058E"/>
    <w:rsid w:val="00B811AD"/>
    <w:rsid w:val="00B82119"/>
    <w:rsid w:val="00B8231F"/>
    <w:rsid w:val="00B82EC3"/>
    <w:rsid w:val="00B83395"/>
    <w:rsid w:val="00B8547B"/>
    <w:rsid w:val="00B85FAA"/>
    <w:rsid w:val="00B863AF"/>
    <w:rsid w:val="00B86C17"/>
    <w:rsid w:val="00B87EF7"/>
    <w:rsid w:val="00B90BE2"/>
    <w:rsid w:val="00B90E7A"/>
    <w:rsid w:val="00B91252"/>
    <w:rsid w:val="00B93176"/>
    <w:rsid w:val="00B93544"/>
    <w:rsid w:val="00B938EC"/>
    <w:rsid w:val="00B940B9"/>
    <w:rsid w:val="00B94F1A"/>
    <w:rsid w:val="00B96BF9"/>
    <w:rsid w:val="00B96C97"/>
    <w:rsid w:val="00BA101C"/>
    <w:rsid w:val="00BA2B7D"/>
    <w:rsid w:val="00BA3F43"/>
    <w:rsid w:val="00BA474F"/>
    <w:rsid w:val="00BA5D62"/>
    <w:rsid w:val="00BA7487"/>
    <w:rsid w:val="00BB099B"/>
    <w:rsid w:val="00BB0C1F"/>
    <w:rsid w:val="00BB15E3"/>
    <w:rsid w:val="00BB1A08"/>
    <w:rsid w:val="00BB22D5"/>
    <w:rsid w:val="00BB3CE6"/>
    <w:rsid w:val="00BB4BA6"/>
    <w:rsid w:val="00BB5592"/>
    <w:rsid w:val="00BB66DD"/>
    <w:rsid w:val="00BB672C"/>
    <w:rsid w:val="00BB72D8"/>
    <w:rsid w:val="00BB7F10"/>
    <w:rsid w:val="00BC1D7D"/>
    <w:rsid w:val="00BC4568"/>
    <w:rsid w:val="00BC4959"/>
    <w:rsid w:val="00BC5186"/>
    <w:rsid w:val="00BD19E2"/>
    <w:rsid w:val="00BD3C83"/>
    <w:rsid w:val="00BD3D0E"/>
    <w:rsid w:val="00BD5F69"/>
    <w:rsid w:val="00BD7713"/>
    <w:rsid w:val="00BE00EA"/>
    <w:rsid w:val="00BE061E"/>
    <w:rsid w:val="00BE25C4"/>
    <w:rsid w:val="00BE2B3A"/>
    <w:rsid w:val="00BE3984"/>
    <w:rsid w:val="00BE4E4E"/>
    <w:rsid w:val="00BE59FF"/>
    <w:rsid w:val="00BE6D7A"/>
    <w:rsid w:val="00BF0994"/>
    <w:rsid w:val="00BF1BFC"/>
    <w:rsid w:val="00BF22BB"/>
    <w:rsid w:val="00BF367B"/>
    <w:rsid w:val="00BF43CA"/>
    <w:rsid w:val="00BF4A2A"/>
    <w:rsid w:val="00BF6466"/>
    <w:rsid w:val="00C001E7"/>
    <w:rsid w:val="00C00349"/>
    <w:rsid w:val="00C00CDA"/>
    <w:rsid w:val="00C01540"/>
    <w:rsid w:val="00C031C6"/>
    <w:rsid w:val="00C035A2"/>
    <w:rsid w:val="00C04C85"/>
    <w:rsid w:val="00C0514C"/>
    <w:rsid w:val="00C0517F"/>
    <w:rsid w:val="00C06E89"/>
    <w:rsid w:val="00C1146D"/>
    <w:rsid w:val="00C1157D"/>
    <w:rsid w:val="00C1189B"/>
    <w:rsid w:val="00C11AAF"/>
    <w:rsid w:val="00C11E4A"/>
    <w:rsid w:val="00C120A6"/>
    <w:rsid w:val="00C12F75"/>
    <w:rsid w:val="00C135D0"/>
    <w:rsid w:val="00C13736"/>
    <w:rsid w:val="00C13A85"/>
    <w:rsid w:val="00C142C5"/>
    <w:rsid w:val="00C1459A"/>
    <w:rsid w:val="00C14A1E"/>
    <w:rsid w:val="00C14C69"/>
    <w:rsid w:val="00C15C2D"/>
    <w:rsid w:val="00C15DC7"/>
    <w:rsid w:val="00C16D07"/>
    <w:rsid w:val="00C176C2"/>
    <w:rsid w:val="00C21AE5"/>
    <w:rsid w:val="00C2481B"/>
    <w:rsid w:val="00C25C1E"/>
    <w:rsid w:val="00C30498"/>
    <w:rsid w:val="00C327D2"/>
    <w:rsid w:val="00C348BF"/>
    <w:rsid w:val="00C3532F"/>
    <w:rsid w:val="00C3588D"/>
    <w:rsid w:val="00C35E4F"/>
    <w:rsid w:val="00C3695E"/>
    <w:rsid w:val="00C36FA5"/>
    <w:rsid w:val="00C40135"/>
    <w:rsid w:val="00C420F2"/>
    <w:rsid w:val="00C42C78"/>
    <w:rsid w:val="00C43EE2"/>
    <w:rsid w:val="00C44B40"/>
    <w:rsid w:val="00C44FE9"/>
    <w:rsid w:val="00C45D19"/>
    <w:rsid w:val="00C4633F"/>
    <w:rsid w:val="00C46B3A"/>
    <w:rsid w:val="00C47B48"/>
    <w:rsid w:val="00C50B97"/>
    <w:rsid w:val="00C50D5A"/>
    <w:rsid w:val="00C51ACD"/>
    <w:rsid w:val="00C55868"/>
    <w:rsid w:val="00C5624C"/>
    <w:rsid w:val="00C56ACA"/>
    <w:rsid w:val="00C56C0C"/>
    <w:rsid w:val="00C609A0"/>
    <w:rsid w:val="00C613BD"/>
    <w:rsid w:val="00C62B89"/>
    <w:rsid w:val="00C62F5C"/>
    <w:rsid w:val="00C6328C"/>
    <w:rsid w:val="00C63682"/>
    <w:rsid w:val="00C66113"/>
    <w:rsid w:val="00C67B5D"/>
    <w:rsid w:val="00C704D3"/>
    <w:rsid w:val="00C70AEE"/>
    <w:rsid w:val="00C715CA"/>
    <w:rsid w:val="00C71E32"/>
    <w:rsid w:val="00C72B24"/>
    <w:rsid w:val="00C72E3B"/>
    <w:rsid w:val="00C72F8C"/>
    <w:rsid w:val="00C74447"/>
    <w:rsid w:val="00C751B3"/>
    <w:rsid w:val="00C7527B"/>
    <w:rsid w:val="00C75367"/>
    <w:rsid w:val="00C75DD7"/>
    <w:rsid w:val="00C768E2"/>
    <w:rsid w:val="00C77A05"/>
    <w:rsid w:val="00C80580"/>
    <w:rsid w:val="00C8067C"/>
    <w:rsid w:val="00C80B1F"/>
    <w:rsid w:val="00C8101F"/>
    <w:rsid w:val="00C816C7"/>
    <w:rsid w:val="00C82EA1"/>
    <w:rsid w:val="00C83DDE"/>
    <w:rsid w:val="00C84D82"/>
    <w:rsid w:val="00C872FB"/>
    <w:rsid w:val="00C9071C"/>
    <w:rsid w:val="00C91261"/>
    <w:rsid w:val="00C9166C"/>
    <w:rsid w:val="00C93711"/>
    <w:rsid w:val="00C97193"/>
    <w:rsid w:val="00C972F1"/>
    <w:rsid w:val="00CA016A"/>
    <w:rsid w:val="00CA0692"/>
    <w:rsid w:val="00CA1799"/>
    <w:rsid w:val="00CA24A2"/>
    <w:rsid w:val="00CA486B"/>
    <w:rsid w:val="00CA5534"/>
    <w:rsid w:val="00CA6545"/>
    <w:rsid w:val="00CA6DD4"/>
    <w:rsid w:val="00CA7A51"/>
    <w:rsid w:val="00CB0233"/>
    <w:rsid w:val="00CB23D7"/>
    <w:rsid w:val="00CB3459"/>
    <w:rsid w:val="00CB3770"/>
    <w:rsid w:val="00CB4CB9"/>
    <w:rsid w:val="00CB551E"/>
    <w:rsid w:val="00CB584E"/>
    <w:rsid w:val="00CB7286"/>
    <w:rsid w:val="00CB7446"/>
    <w:rsid w:val="00CB7DA2"/>
    <w:rsid w:val="00CC0956"/>
    <w:rsid w:val="00CC19A8"/>
    <w:rsid w:val="00CC1FB2"/>
    <w:rsid w:val="00CC2B24"/>
    <w:rsid w:val="00CC2D68"/>
    <w:rsid w:val="00CC3218"/>
    <w:rsid w:val="00CC43F8"/>
    <w:rsid w:val="00CC479A"/>
    <w:rsid w:val="00CC4CB1"/>
    <w:rsid w:val="00CD048E"/>
    <w:rsid w:val="00CD2BCC"/>
    <w:rsid w:val="00CD2F0E"/>
    <w:rsid w:val="00CD2FA1"/>
    <w:rsid w:val="00CD3415"/>
    <w:rsid w:val="00CD3905"/>
    <w:rsid w:val="00CD3C24"/>
    <w:rsid w:val="00CD3DF4"/>
    <w:rsid w:val="00CD3EE4"/>
    <w:rsid w:val="00CD59DA"/>
    <w:rsid w:val="00CD69BC"/>
    <w:rsid w:val="00CD6E44"/>
    <w:rsid w:val="00CD6FCD"/>
    <w:rsid w:val="00CD753B"/>
    <w:rsid w:val="00CE1608"/>
    <w:rsid w:val="00CE33D7"/>
    <w:rsid w:val="00CE4035"/>
    <w:rsid w:val="00CE41C0"/>
    <w:rsid w:val="00CE49BF"/>
    <w:rsid w:val="00CE58F6"/>
    <w:rsid w:val="00CE5BE8"/>
    <w:rsid w:val="00CE5E5E"/>
    <w:rsid w:val="00CF00FC"/>
    <w:rsid w:val="00CF0348"/>
    <w:rsid w:val="00CF0A26"/>
    <w:rsid w:val="00CF2206"/>
    <w:rsid w:val="00CF3124"/>
    <w:rsid w:val="00CF3175"/>
    <w:rsid w:val="00CF3493"/>
    <w:rsid w:val="00CF34BB"/>
    <w:rsid w:val="00CF3B20"/>
    <w:rsid w:val="00CF4651"/>
    <w:rsid w:val="00CF53B6"/>
    <w:rsid w:val="00CF69E1"/>
    <w:rsid w:val="00CF72D0"/>
    <w:rsid w:val="00CF7D90"/>
    <w:rsid w:val="00D002D7"/>
    <w:rsid w:val="00D0051B"/>
    <w:rsid w:val="00D0141B"/>
    <w:rsid w:val="00D02576"/>
    <w:rsid w:val="00D03DD0"/>
    <w:rsid w:val="00D043C9"/>
    <w:rsid w:val="00D04F95"/>
    <w:rsid w:val="00D051D7"/>
    <w:rsid w:val="00D063E4"/>
    <w:rsid w:val="00D0657D"/>
    <w:rsid w:val="00D0766F"/>
    <w:rsid w:val="00D07E22"/>
    <w:rsid w:val="00D104E0"/>
    <w:rsid w:val="00D10C23"/>
    <w:rsid w:val="00D10E8C"/>
    <w:rsid w:val="00D1337A"/>
    <w:rsid w:val="00D13AEF"/>
    <w:rsid w:val="00D174B8"/>
    <w:rsid w:val="00D17A4D"/>
    <w:rsid w:val="00D17C10"/>
    <w:rsid w:val="00D217C3"/>
    <w:rsid w:val="00D21D41"/>
    <w:rsid w:val="00D22008"/>
    <w:rsid w:val="00D2211A"/>
    <w:rsid w:val="00D25BEA"/>
    <w:rsid w:val="00D2650E"/>
    <w:rsid w:val="00D26E53"/>
    <w:rsid w:val="00D3059C"/>
    <w:rsid w:val="00D3120B"/>
    <w:rsid w:val="00D313FF"/>
    <w:rsid w:val="00D32AE2"/>
    <w:rsid w:val="00D32D2C"/>
    <w:rsid w:val="00D33983"/>
    <w:rsid w:val="00D34DAE"/>
    <w:rsid w:val="00D35BA8"/>
    <w:rsid w:val="00D36691"/>
    <w:rsid w:val="00D40298"/>
    <w:rsid w:val="00D40AD0"/>
    <w:rsid w:val="00D431D7"/>
    <w:rsid w:val="00D443F8"/>
    <w:rsid w:val="00D4480D"/>
    <w:rsid w:val="00D454E4"/>
    <w:rsid w:val="00D46D23"/>
    <w:rsid w:val="00D47A2B"/>
    <w:rsid w:val="00D47A91"/>
    <w:rsid w:val="00D47B0B"/>
    <w:rsid w:val="00D51348"/>
    <w:rsid w:val="00D51533"/>
    <w:rsid w:val="00D516D8"/>
    <w:rsid w:val="00D51708"/>
    <w:rsid w:val="00D51E5E"/>
    <w:rsid w:val="00D52DC3"/>
    <w:rsid w:val="00D53B64"/>
    <w:rsid w:val="00D53EEF"/>
    <w:rsid w:val="00D5444B"/>
    <w:rsid w:val="00D55643"/>
    <w:rsid w:val="00D56561"/>
    <w:rsid w:val="00D57628"/>
    <w:rsid w:val="00D60CF2"/>
    <w:rsid w:val="00D615A7"/>
    <w:rsid w:val="00D63297"/>
    <w:rsid w:val="00D64359"/>
    <w:rsid w:val="00D65808"/>
    <w:rsid w:val="00D65FDD"/>
    <w:rsid w:val="00D67FA3"/>
    <w:rsid w:val="00D70AFA"/>
    <w:rsid w:val="00D71727"/>
    <w:rsid w:val="00D71867"/>
    <w:rsid w:val="00D72F4E"/>
    <w:rsid w:val="00D75177"/>
    <w:rsid w:val="00D7568D"/>
    <w:rsid w:val="00D8035D"/>
    <w:rsid w:val="00D806A5"/>
    <w:rsid w:val="00D81A73"/>
    <w:rsid w:val="00D8214C"/>
    <w:rsid w:val="00D83246"/>
    <w:rsid w:val="00D8332D"/>
    <w:rsid w:val="00D83803"/>
    <w:rsid w:val="00D840CF"/>
    <w:rsid w:val="00D84EE9"/>
    <w:rsid w:val="00D8581F"/>
    <w:rsid w:val="00D86779"/>
    <w:rsid w:val="00D87980"/>
    <w:rsid w:val="00D913AB"/>
    <w:rsid w:val="00D9198B"/>
    <w:rsid w:val="00D93595"/>
    <w:rsid w:val="00D93E4B"/>
    <w:rsid w:val="00D9690E"/>
    <w:rsid w:val="00D97CAD"/>
    <w:rsid w:val="00DA0C29"/>
    <w:rsid w:val="00DA18A7"/>
    <w:rsid w:val="00DA38C9"/>
    <w:rsid w:val="00DA5092"/>
    <w:rsid w:val="00DA63FA"/>
    <w:rsid w:val="00DA6638"/>
    <w:rsid w:val="00DA6894"/>
    <w:rsid w:val="00DA6B57"/>
    <w:rsid w:val="00DA6F0F"/>
    <w:rsid w:val="00DB06E1"/>
    <w:rsid w:val="00DB0AE6"/>
    <w:rsid w:val="00DB21E2"/>
    <w:rsid w:val="00DB3A3B"/>
    <w:rsid w:val="00DB3C68"/>
    <w:rsid w:val="00DB625B"/>
    <w:rsid w:val="00DC07CB"/>
    <w:rsid w:val="00DC186A"/>
    <w:rsid w:val="00DC1E4F"/>
    <w:rsid w:val="00DC1F65"/>
    <w:rsid w:val="00DC29D9"/>
    <w:rsid w:val="00DC3699"/>
    <w:rsid w:val="00DC3CF8"/>
    <w:rsid w:val="00DC4C3B"/>
    <w:rsid w:val="00DC5100"/>
    <w:rsid w:val="00DC5984"/>
    <w:rsid w:val="00DC6EFD"/>
    <w:rsid w:val="00DC7ECE"/>
    <w:rsid w:val="00DD00A9"/>
    <w:rsid w:val="00DD0EBE"/>
    <w:rsid w:val="00DD1138"/>
    <w:rsid w:val="00DD1F11"/>
    <w:rsid w:val="00DD2884"/>
    <w:rsid w:val="00DD35BA"/>
    <w:rsid w:val="00DD3EA6"/>
    <w:rsid w:val="00DD3FF8"/>
    <w:rsid w:val="00DD4499"/>
    <w:rsid w:val="00DD65C7"/>
    <w:rsid w:val="00DE0385"/>
    <w:rsid w:val="00DE1ABF"/>
    <w:rsid w:val="00DE2A04"/>
    <w:rsid w:val="00DE3AD2"/>
    <w:rsid w:val="00DE76F1"/>
    <w:rsid w:val="00DF1619"/>
    <w:rsid w:val="00DF1F28"/>
    <w:rsid w:val="00DF3EB2"/>
    <w:rsid w:val="00DF4C74"/>
    <w:rsid w:val="00DF654B"/>
    <w:rsid w:val="00DF72E6"/>
    <w:rsid w:val="00DF738E"/>
    <w:rsid w:val="00DF7966"/>
    <w:rsid w:val="00DF7F45"/>
    <w:rsid w:val="00E025F7"/>
    <w:rsid w:val="00E02C7C"/>
    <w:rsid w:val="00E0406B"/>
    <w:rsid w:val="00E0554A"/>
    <w:rsid w:val="00E059EB"/>
    <w:rsid w:val="00E06980"/>
    <w:rsid w:val="00E069FB"/>
    <w:rsid w:val="00E113FC"/>
    <w:rsid w:val="00E1284E"/>
    <w:rsid w:val="00E144D4"/>
    <w:rsid w:val="00E158C0"/>
    <w:rsid w:val="00E17BD4"/>
    <w:rsid w:val="00E203D2"/>
    <w:rsid w:val="00E211FF"/>
    <w:rsid w:val="00E21732"/>
    <w:rsid w:val="00E22FDB"/>
    <w:rsid w:val="00E232D0"/>
    <w:rsid w:val="00E23E26"/>
    <w:rsid w:val="00E256C8"/>
    <w:rsid w:val="00E27C7D"/>
    <w:rsid w:val="00E30823"/>
    <w:rsid w:val="00E31115"/>
    <w:rsid w:val="00E31A3F"/>
    <w:rsid w:val="00E31DD1"/>
    <w:rsid w:val="00E3242A"/>
    <w:rsid w:val="00E3330E"/>
    <w:rsid w:val="00E33A43"/>
    <w:rsid w:val="00E343BD"/>
    <w:rsid w:val="00E35607"/>
    <w:rsid w:val="00E36CB2"/>
    <w:rsid w:val="00E37A34"/>
    <w:rsid w:val="00E37D6A"/>
    <w:rsid w:val="00E40A16"/>
    <w:rsid w:val="00E416A1"/>
    <w:rsid w:val="00E42390"/>
    <w:rsid w:val="00E43652"/>
    <w:rsid w:val="00E4408F"/>
    <w:rsid w:val="00E44962"/>
    <w:rsid w:val="00E45F81"/>
    <w:rsid w:val="00E46346"/>
    <w:rsid w:val="00E46751"/>
    <w:rsid w:val="00E47893"/>
    <w:rsid w:val="00E5042C"/>
    <w:rsid w:val="00E51522"/>
    <w:rsid w:val="00E51BB9"/>
    <w:rsid w:val="00E52175"/>
    <w:rsid w:val="00E53308"/>
    <w:rsid w:val="00E54E6B"/>
    <w:rsid w:val="00E55FFC"/>
    <w:rsid w:val="00E5608F"/>
    <w:rsid w:val="00E56D5E"/>
    <w:rsid w:val="00E5771F"/>
    <w:rsid w:val="00E578AA"/>
    <w:rsid w:val="00E60062"/>
    <w:rsid w:val="00E60177"/>
    <w:rsid w:val="00E60CE8"/>
    <w:rsid w:val="00E6122F"/>
    <w:rsid w:val="00E6152F"/>
    <w:rsid w:val="00E61CAA"/>
    <w:rsid w:val="00E660A8"/>
    <w:rsid w:val="00E66DB1"/>
    <w:rsid w:val="00E67437"/>
    <w:rsid w:val="00E67F99"/>
    <w:rsid w:val="00E70566"/>
    <w:rsid w:val="00E70748"/>
    <w:rsid w:val="00E71031"/>
    <w:rsid w:val="00E7143B"/>
    <w:rsid w:val="00E71497"/>
    <w:rsid w:val="00E72CE4"/>
    <w:rsid w:val="00E72FC8"/>
    <w:rsid w:val="00E740C9"/>
    <w:rsid w:val="00E74300"/>
    <w:rsid w:val="00E74F7F"/>
    <w:rsid w:val="00E76D49"/>
    <w:rsid w:val="00E77070"/>
    <w:rsid w:val="00E80395"/>
    <w:rsid w:val="00E80455"/>
    <w:rsid w:val="00E804A6"/>
    <w:rsid w:val="00E80EF0"/>
    <w:rsid w:val="00E81BB1"/>
    <w:rsid w:val="00E8213B"/>
    <w:rsid w:val="00E82650"/>
    <w:rsid w:val="00E83B40"/>
    <w:rsid w:val="00E844EE"/>
    <w:rsid w:val="00E84C3B"/>
    <w:rsid w:val="00E864F8"/>
    <w:rsid w:val="00E86977"/>
    <w:rsid w:val="00E9235E"/>
    <w:rsid w:val="00E938AC"/>
    <w:rsid w:val="00E97312"/>
    <w:rsid w:val="00E974AB"/>
    <w:rsid w:val="00E97E46"/>
    <w:rsid w:val="00EA04D7"/>
    <w:rsid w:val="00EA1A56"/>
    <w:rsid w:val="00EA2023"/>
    <w:rsid w:val="00EA23CF"/>
    <w:rsid w:val="00EA39BC"/>
    <w:rsid w:val="00EA4002"/>
    <w:rsid w:val="00EA420B"/>
    <w:rsid w:val="00EA4252"/>
    <w:rsid w:val="00EA48C4"/>
    <w:rsid w:val="00EA59EC"/>
    <w:rsid w:val="00EA5F53"/>
    <w:rsid w:val="00EA625C"/>
    <w:rsid w:val="00EA6CD7"/>
    <w:rsid w:val="00EB17C9"/>
    <w:rsid w:val="00EB1ACB"/>
    <w:rsid w:val="00EB1EE6"/>
    <w:rsid w:val="00EB22E4"/>
    <w:rsid w:val="00EB29E3"/>
    <w:rsid w:val="00EB52D9"/>
    <w:rsid w:val="00EB5551"/>
    <w:rsid w:val="00EB5CE4"/>
    <w:rsid w:val="00EB5EA9"/>
    <w:rsid w:val="00EB6D53"/>
    <w:rsid w:val="00EB7055"/>
    <w:rsid w:val="00EB7FB6"/>
    <w:rsid w:val="00EC2355"/>
    <w:rsid w:val="00ED0254"/>
    <w:rsid w:val="00ED08FF"/>
    <w:rsid w:val="00ED12B7"/>
    <w:rsid w:val="00ED139E"/>
    <w:rsid w:val="00ED3024"/>
    <w:rsid w:val="00ED563E"/>
    <w:rsid w:val="00ED5F4B"/>
    <w:rsid w:val="00EE1094"/>
    <w:rsid w:val="00EE1A00"/>
    <w:rsid w:val="00EE20F6"/>
    <w:rsid w:val="00EE2FAD"/>
    <w:rsid w:val="00EE3EEB"/>
    <w:rsid w:val="00EE3FF7"/>
    <w:rsid w:val="00EE6465"/>
    <w:rsid w:val="00EE6718"/>
    <w:rsid w:val="00EE6A9E"/>
    <w:rsid w:val="00EE79CE"/>
    <w:rsid w:val="00EF1EFD"/>
    <w:rsid w:val="00EF2D93"/>
    <w:rsid w:val="00EF3326"/>
    <w:rsid w:val="00EF347F"/>
    <w:rsid w:val="00EF6498"/>
    <w:rsid w:val="00EF7403"/>
    <w:rsid w:val="00F00B0C"/>
    <w:rsid w:val="00F042FD"/>
    <w:rsid w:val="00F06A48"/>
    <w:rsid w:val="00F10174"/>
    <w:rsid w:val="00F11E2A"/>
    <w:rsid w:val="00F124B0"/>
    <w:rsid w:val="00F12BDE"/>
    <w:rsid w:val="00F135EF"/>
    <w:rsid w:val="00F16443"/>
    <w:rsid w:val="00F16D00"/>
    <w:rsid w:val="00F178A0"/>
    <w:rsid w:val="00F2135C"/>
    <w:rsid w:val="00F21BDD"/>
    <w:rsid w:val="00F21BE5"/>
    <w:rsid w:val="00F222B9"/>
    <w:rsid w:val="00F22FAB"/>
    <w:rsid w:val="00F26DD2"/>
    <w:rsid w:val="00F270DB"/>
    <w:rsid w:val="00F2729F"/>
    <w:rsid w:val="00F27590"/>
    <w:rsid w:val="00F27A95"/>
    <w:rsid w:val="00F30BD0"/>
    <w:rsid w:val="00F31D2F"/>
    <w:rsid w:val="00F344F3"/>
    <w:rsid w:val="00F34CE4"/>
    <w:rsid w:val="00F34FA5"/>
    <w:rsid w:val="00F35E2A"/>
    <w:rsid w:val="00F36AD2"/>
    <w:rsid w:val="00F36F36"/>
    <w:rsid w:val="00F379C9"/>
    <w:rsid w:val="00F405FE"/>
    <w:rsid w:val="00F4195B"/>
    <w:rsid w:val="00F441B7"/>
    <w:rsid w:val="00F4489B"/>
    <w:rsid w:val="00F4739A"/>
    <w:rsid w:val="00F47419"/>
    <w:rsid w:val="00F5036D"/>
    <w:rsid w:val="00F50919"/>
    <w:rsid w:val="00F51586"/>
    <w:rsid w:val="00F52B00"/>
    <w:rsid w:val="00F52DB4"/>
    <w:rsid w:val="00F53308"/>
    <w:rsid w:val="00F538C1"/>
    <w:rsid w:val="00F53D61"/>
    <w:rsid w:val="00F544DD"/>
    <w:rsid w:val="00F57D0E"/>
    <w:rsid w:val="00F60B60"/>
    <w:rsid w:val="00F60E63"/>
    <w:rsid w:val="00F6201E"/>
    <w:rsid w:val="00F6286C"/>
    <w:rsid w:val="00F62C0D"/>
    <w:rsid w:val="00F63808"/>
    <w:rsid w:val="00F63E0A"/>
    <w:rsid w:val="00F6440C"/>
    <w:rsid w:val="00F6478F"/>
    <w:rsid w:val="00F655BD"/>
    <w:rsid w:val="00F6624B"/>
    <w:rsid w:val="00F6735D"/>
    <w:rsid w:val="00F67E61"/>
    <w:rsid w:val="00F728B0"/>
    <w:rsid w:val="00F7295D"/>
    <w:rsid w:val="00F7355B"/>
    <w:rsid w:val="00F736E0"/>
    <w:rsid w:val="00F73731"/>
    <w:rsid w:val="00F73B8F"/>
    <w:rsid w:val="00F74CBE"/>
    <w:rsid w:val="00F751B8"/>
    <w:rsid w:val="00F76310"/>
    <w:rsid w:val="00F763A6"/>
    <w:rsid w:val="00F76DC3"/>
    <w:rsid w:val="00F771EC"/>
    <w:rsid w:val="00F8036A"/>
    <w:rsid w:val="00F80E52"/>
    <w:rsid w:val="00F830B6"/>
    <w:rsid w:val="00F833F7"/>
    <w:rsid w:val="00F84305"/>
    <w:rsid w:val="00F84795"/>
    <w:rsid w:val="00F84BA2"/>
    <w:rsid w:val="00F84F62"/>
    <w:rsid w:val="00F859E5"/>
    <w:rsid w:val="00F8687B"/>
    <w:rsid w:val="00F86DE7"/>
    <w:rsid w:val="00F8707B"/>
    <w:rsid w:val="00F904DB"/>
    <w:rsid w:val="00F90B50"/>
    <w:rsid w:val="00F91E6D"/>
    <w:rsid w:val="00F91EE1"/>
    <w:rsid w:val="00F921EF"/>
    <w:rsid w:val="00F9273D"/>
    <w:rsid w:val="00F92975"/>
    <w:rsid w:val="00F92C8C"/>
    <w:rsid w:val="00F93A21"/>
    <w:rsid w:val="00F93E89"/>
    <w:rsid w:val="00F9697B"/>
    <w:rsid w:val="00F97585"/>
    <w:rsid w:val="00FA111F"/>
    <w:rsid w:val="00FA3752"/>
    <w:rsid w:val="00FA438A"/>
    <w:rsid w:val="00FA4C51"/>
    <w:rsid w:val="00FA4CC6"/>
    <w:rsid w:val="00FA4F7F"/>
    <w:rsid w:val="00FA52D1"/>
    <w:rsid w:val="00FA7E8E"/>
    <w:rsid w:val="00FB02EB"/>
    <w:rsid w:val="00FB0E84"/>
    <w:rsid w:val="00FB0EFF"/>
    <w:rsid w:val="00FB1089"/>
    <w:rsid w:val="00FB22FE"/>
    <w:rsid w:val="00FB3272"/>
    <w:rsid w:val="00FB3E45"/>
    <w:rsid w:val="00FB481F"/>
    <w:rsid w:val="00FB572A"/>
    <w:rsid w:val="00FB6BFC"/>
    <w:rsid w:val="00FB7300"/>
    <w:rsid w:val="00FC17B2"/>
    <w:rsid w:val="00FC1E24"/>
    <w:rsid w:val="00FC33B8"/>
    <w:rsid w:val="00FC3A39"/>
    <w:rsid w:val="00FC3D09"/>
    <w:rsid w:val="00FC507B"/>
    <w:rsid w:val="00FC54F0"/>
    <w:rsid w:val="00FC5A55"/>
    <w:rsid w:val="00FC5AB1"/>
    <w:rsid w:val="00FC623D"/>
    <w:rsid w:val="00FC6B7A"/>
    <w:rsid w:val="00FC6CA9"/>
    <w:rsid w:val="00FC74A0"/>
    <w:rsid w:val="00FD0986"/>
    <w:rsid w:val="00FD18FC"/>
    <w:rsid w:val="00FD28FF"/>
    <w:rsid w:val="00FD2AB8"/>
    <w:rsid w:val="00FD3524"/>
    <w:rsid w:val="00FD4145"/>
    <w:rsid w:val="00FD4833"/>
    <w:rsid w:val="00FE02E4"/>
    <w:rsid w:val="00FE1AB8"/>
    <w:rsid w:val="00FE2269"/>
    <w:rsid w:val="00FE2A97"/>
    <w:rsid w:val="00FE351E"/>
    <w:rsid w:val="00FE3F7A"/>
    <w:rsid w:val="00FE477A"/>
    <w:rsid w:val="00FE4886"/>
    <w:rsid w:val="00FE4903"/>
    <w:rsid w:val="00FE4A14"/>
    <w:rsid w:val="00FE53CC"/>
    <w:rsid w:val="00FE587C"/>
    <w:rsid w:val="00FE5C0F"/>
    <w:rsid w:val="00FE6088"/>
    <w:rsid w:val="00FE6603"/>
    <w:rsid w:val="00FF1E4B"/>
    <w:rsid w:val="00FF2A4B"/>
    <w:rsid w:val="00FF4C66"/>
    <w:rsid w:val="00FF5958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  <w14:docId w14:val="5FB990D3"/>
  <w15:docId w15:val="{6B1E961F-A587-454E-92FC-43DE0AC5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HIL"/>
    <w:qFormat/>
    <w:pPr>
      <w:jc w:val="both"/>
    </w:pPr>
    <w:rPr>
      <w:rFonts w:ascii="Arial" w:hAnsi="Arial"/>
      <w:sz w:val="22"/>
      <w:szCs w:val="24"/>
    </w:rPr>
  </w:style>
  <w:style w:type="paragraph" w:styleId="berschrift1">
    <w:name w:val="heading 1"/>
    <w:aliases w:val="H1,h1"/>
    <w:basedOn w:val="Standard"/>
    <w:next w:val="Standard"/>
    <w:qFormat/>
    <w:pPr>
      <w:keepNext/>
      <w:pageBreakBefore/>
      <w:numPr>
        <w:numId w:val="6"/>
      </w:numPr>
      <w:tabs>
        <w:tab w:val="clear" w:pos="432"/>
        <w:tab w:val="left" w:pos="1134"/>
      </w:tabs>
      <w:spacing w:before="240" w:after="60"/>
      <w:ind w:left="1134" w:hanging="1134"/>
      <w:outlineLvl w:val="0"/>
    </w:pPr>
    <w:rPr>
      <w:rFonts w:cs="Arial"/>
      <w:b/>
      <w:bCs/>
      <w:kern w:val="32"/>
      <w:sz w:val="36"/>
      <w:szCs w:val="32"/>
    </w:rPr>
  </w:style>
  <w:style w:type="paragraph" w:styleId="berschrift2">
    <w:name w:val="heading 2"/>
    <w:aliases w:val="h2,Gliederung2,Gliederung,H2"/>
    <w:basedOn w:val="Standard"/>
    <w:next w:val="Standard"/>
    <w:qFormat/>
    <w:pPr>
      <w:keepNext/>
      <w:numPr>
        <w:ilvl w:val="1"/>
        <w:numId w:val="6"/>
      </w:numPr>
      <w:tabs>
        <w:tab w:val="clear" w:pos="576"/>
        <w:tab w:val="left" w:pos="1134"/>
      </w:tabs>
      <w:spacing w:before="240" w:after="60"/>
      <w:ind w:left="1134" w:hanging="1134"/>
      <w:outlineLvl w:val="1"/>
    </w:pPr>
    <w:rPr>
      <w:rFonts w:cs="Arial"/>
      <w:b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tabs>
        <w:tab w:val="clear" w:pos="720"/>
        <w:tab w:val="left" w:pos="1134"/>
      </w:tabs>
      <w:spacing w:before="240" w:after="60"/>
      <w:ind w:left="1134" w:hanging="1134"/>
      <w:outlineLvl w:val="2"/>
    </w:pPr>
    <w:rPr>
      <w:rFonts w:cs="Arial"/>
      <w:b/>
      <w:bCs/>
      <w:sz w:val="30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6"/>
      </w:numPr>
      <w:spacing w:before="240" w:after="60"/>
      <w:outlineLvl w:val="4"/>
    </w:pPr>
    <w:rPr>
      <w:b/>
      <w:bCs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6"/>
      </w:numPr>
      <w:tabs>
        <w:tab w:val="clear" w:pos="1440"/>
        <w:tab w:val="left" w:pos="1134"/>
      </w:tabs>
      <w:spacing w:before="240" w:after="60"/>
      <w:outlineLvl w:val="5"/>
    </w:pPr>
    <w:rPr>
      <w:b/>
      <w:bCs/>
      <w:sz w:val="24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6"/>
      </w:numPr>
      <w:tabs>
        <w:tab w:val="clear" w:pos="1800"/>
        <w:tab w:val="left" w:pos="1361"/>
      </w:tabs>
      <w:spacing w:before="240" w:after="60"/>
      <w:ind w:left="1361" w:hanging="1361"/>
      <w:outlineLvl w:val="6"/>
    </w:pPr>
    <w:rPr>
      <w:b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6"/>
      </w:numPr>
      <w:tabs>
        <w:tab w:val="clear" w:pos="2160"/>
        <w:tab w:val="left" w:pos="1474"/>
      </w:tabs>
      <w:spacing w:before="240" w:after="60"/>
      <w:ind w:left="1474" w:hanging="1474"/>
      <w:outlineLvl w:val="7"/>
    </w:pPr>
    <w:rPr>
      <w:b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6"/>
      </w:numPr>
      <w:tabs>
        <w:tab w:val="clear" w:pos="2520"/>
        <w:tab w:val="left" w:pos="1588"/>
      </w:tabs>
      <w:spacing w:before="240" w:after="60"/>
      <w:outlineLvl w:val="8"/>
    </w:pPr>
    <w:rPr>
      <w:rFonts w:cs="Arial"/>
      <w:b/>
      <w:sz w:val="24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6"/>
    </w:rPr>
  </w:style>
  <w:style w:type="paragraph" w:styleId="Verzeichnis1">
    <w:name w:val="toc 1"/>
    <w:aliases w:val="HIL-V1"/>
    <w:basedOn w:val="Standard"/>
    <w:next w:val="Standard"/>
    <w:autoRedefine/>
    <w:semiHidden/>
    <w:pPr>
      <w:tabs>
        <w:tab w:val="left" w:pos="0"/>
        <w:tab w:val="left" w:pos="1134"/>
        <w:tab w:val="right" w:leader="dot" w:pos="8222"/>
      </w:tabs>
      <w:spacing w:before="360"/>
      <w:ind w:left="1134" w:right="1134" w:hanging="1134"/>
      <w:jc w:val="left"/>
    </w:pPr>
    <w:rPr>
      <w:b/>
      <w:caps/>
      <w:noProof/>
      <w:sz w:val="24"/>
    </w:rPr>
  </w:style>
  <w:style w:type="paragraph" w:styleId="Aufzhlungszeichen">
    <w:name w:val="List Bullet"/>
    <w:aliases w:val="HIL-A1"/>
    <w:basedOn w:val="Standard"/>
    <w:pPr>
      <w:numPr>
        <w:numId w:val="1"/>
      </w:numPr>
      <w:tabs>
        <w:tab w:val="clear" w:pos="360"/>
        <w:tab w:val="left" w:pos="567"/>
      </w:tabs>
      <w:ind w:left="568" w:hanging="284"/>
    </w:pPr>
  </w:style>
  <w:style w:type="character" w:styleId="Funotenzeichen">
    <w:name w:val="footnote reference"/>
    <w:semiHidden/>
    <w:rPr>
      <w:vertAlign w:val="superscript"/>
    </w:rPr>
  </w:style>
  <w:style w:type="paragraph" w:styleId="Aufzhlungszeichen2">
    <w:name w:val="List Bullet 2"/>
    <w:aliases w:val="Aufzählungszeichen 2HIL"/>
    <w:basedOn w:val="Standard"/>
    <w:pPr>
      <w:numPr>
        <w:numId w:val="2"/>
      </w:numPr>
      <w:tabs>
        <w:tab w:val="clear" w:pos="643"/>
        <w:tab w:val="left" w:pos="851"/>
      </w:tabs>
      <w:ind w:left="851" w:hanging="284"/>
    </w:pPr>
  </w:style>
  <w:style w:type="paragraph" w:styleId="Aufzhlungszeichen3">
    <w:name w:val="List Bullet 3"/>
    <w:aliases w:val="Aufzählungszeichen 3HIL"/>
    <w:basedOn w:val="Standard"/>
    <w:pPr>
      <w:numPr>
        <w:numId w:val="3"/>
      </w:numPr>
      <w:tabs>
        <w:tab w:val="left" w:pos="1134"/>
      </w:tabs>
    </w:pPr>
  </w:style>
  <w:style w:type="paragraph" w:styleId="Aufzhlungszeichen4">
    <w:name w:val="List Bullet 4"/>
    <w:aliases w:val="Aufzählungszeichen 4HIL"/>
    <w:basedOn w:val="Standard"/>
    <w:pPr>
      <w:numPr>
        <w:numId w:val="4"/>
      </w:numPr>
      <w:tabs>
        <w:tab w:val="clear" w:pos="1209"/>
        <w:tab w:val="left" w:pos="1418"/>
      </w:tabs>
      <w:ind w:left="1418" w:hanging="284"/>
    </w:pPr>
  </w:style>
  <w:style w:type="paragraph" w:styleId="Aufzhlungszeichen5">
    <w:name w:val="List Bullet 5"/>
    <w:aliases w:val="Aufzählungszeichen 5HIL"/>
    <w:basedOn w:val="Standard"/>
    <w:pPr>
      <w:numPr>
        <w:numId w:val="5"/>
      </w:numPr>
      <w:tabs>
        <w:tab w:val="clear" w:pos="1494"/>
        <w:tab w:val="left" w:pos="1701"/>
      </w:tabs>
      <w:ind w:left="1702" w:hanging="284"/>
    </w:pPr>
  </w:style>
  <w:style w:type="character" w:styleId="BesuchterLink">
    <w:name w:val="FollowedHyperlink"/>
    <w:rPr>
      <w:color w:val="800080"/>
      <w:u w:val="single"/>
    </w:rPr>
  </w:style>
  <w:style w:type="paragraph" w:customStyle="1" w:styleId="HIL-Liste-Num-1">
    <w:name w:val="HIL-Liste-Num-1"/>
    <w:basedOn w:val="Standard"/>
    <w:pPr>
      <w:numPr>
        <w:numId w:val="19"/>
      </w:numPr>
      <w:tabs>
        <w:tab w:val="clear" w:pos="720"/>
        <w:tab w:val="left" w:pos="709"/>
      </w:tabs>
      <w:spacing w:before="120"/>
      <w:ind w:left="709" w:hanging="425"/>
    </w:pPr>
  </w:style>
  <w:style w:type="paragraph" w:styleId="Verzeichnis9">
    <w:name w:val="toc 9"/>
    <w:aliases w:val="HIL-V9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  <w:rPr>
      <w:noProof/>
    </w:rPr>
  </w:style>
  <w:style w:type="paragraph" w:styleId="Verzeichnis2">
    <w:name w:val="toc 2"/>
    <w:aliases w:val="HIL-V2,Verz. Ebene 2"/>
    <w:basedOn w:val="Standard"/>
    <w:next w:val="Standard"/>
    <w:autoRedefine/>
    <w:semiHidden/>
    <w:pPr>
      <w:tabs>
        <w:tab w:val="left" w:pos="0"/>
        <w:tab w:val="right" w:leader="dot" w:pos="8222"/>
      </w:tabs>
      <w:ind w:left="1134" w:right="1134" w:hanging="1134"/>
    </w:pPr>
    <w:rPr>
      <w:b/>
      <w:noProof/>
    </w:rPr>
  </w:style>
  <w:style w:type="paragraph" w:styleId="Verzeichnis3">
    <w:name w:val="toc 3"/>
    <w:aliases w:val="HIL-V3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4">
    <w:name w:val="toc 4"/>
    <w:aliases w:val="HIL-V4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</w:style>
  <w:style w:type="paragraph" w:styleId="Verzeichnis5">
    <w:name w:val="toc 5"/>
    <w:aliases w:val="HIL-V5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6">
    <w:name w:val="toc 6"/>
    <w:aliases w:val="HIL-V6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7">
    <w:name w:val="toc 7"/>
    <w:aliases w:val="HIL-V7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paragraph" w:styleId="Verzeichnis8">
    <w:name w:val="toc 8"/>
    <w:aliases w:val="HIL-V8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character" w:styleId="Hyperlink">
    <w:name w:val="Hyperlink"/>
    <w:rPr>
      <w:rFonts w:ascii="Arial" w:hAnsi="Arial"/>
      <w:color w:val="0000FF"/>
      <w:u w:val="single"/>
    </w:rPr>
  </w:style>
  <w:style w:type="paragraph" w:customStyle="1" w:styleId="HIL-Blocksatz">
    <w:name w:val="HIL-Blocksatz"/>
    <w:basedOn w:val="Standard"/>
  </w:style>
  <w:style w:type="paragraph" w:customStyle="1" w:styleId="HIL-Liste-Num-2">
    <w:name w:val="HIL-Liste-Num-2"/>
    <w:basedOn w:val="Standard"/>
    <w:pPr>
      <w:numPr>
        <w:numId w:val="20"/>
      </w:numPr>
      <w:tabs>
        <w:tab w:val="clear" w:pos="720"/>
        <w:tab w:val="num" w:pos="1134"/>
      </w:tabs>
      <w:ind w:left="1134" w:hanging="425"/>
    </w:pPr>
  </w:style>
  <w:style w:type="paragraph" w:customStyle="1" w:styleId="HIL-Rechtsbndig">
    <w:name w:val="HIL-Rechtsbündig"/>
    <w:basedOn w:val="Standard"/>
    <w:pPr>
      <w:jc w:val="right"/>
    </w:pPr>
  </w:style>
  <w:style w:type="paragraph" w:customStyle="1" w:styleId="HIL-Zentriert">
    <w:name w:val="HIL-Zentriert"/>
    <w:basedOn w:val="Standard"/>
    <w:pPr>
      <w:jc w:val="center"/>
    </w:pPr>
  </w:style>
  <w:style w:type="paragraph" w:customStyle="1" w:styleId="HIL-Fuzeile">
    <w:name w:val="HIL-Fußzeile"/>
    <w:basedOn w:val="Standard"/>
    <w:pPr>
      <w:tabs>
        <w:tab w:val="center" w:pos="3544"/>
        <w:tab w:val="right" w:pos="8222"/>
      </w:tabs>
      <w:ind w:left="-1134"/>
    </w:pPr>
    <w:rPr>
      <w:sz w:val="16"/>
    </w:rPr>
  </w:style>
  <w:style w:type="paragraph" w:customStyle="1" w:styleId="HIL-Kopfzeile">
    <w:name w:val="HIL-Kopfzeile"/>
    <w:basedOn w:val="Standard"/>
    <w:pPr>
      <w:tabs>
        <w:tab w:val="center" w:pos="3544"/>
        <w:tab w:val="right" w:pos="8222"/>
      </w:tabs>
      <w:ind w:left="-1134"/>
    </w:pPr>
    <w:rPr>
      <w:sz w:val="20"/>
    </w:rPr>
  </w:style>
  <w:style w:type="paragraph" w:customStyle="1" w:styleId="HIL-10-ohne-Abstand">
    <w:name w:val="HIL-10-ohne-Abstand"/>
    <w:basedOn w:val="Standard"/>
    <w:rPr>
      <w:sz w:val="20"/>
    </w:rPr>
  </w:style>
  <w:style w:type="paragraph" w:customStyle="1" w:styleId="HIL-berschrift-1">
    <w:name w:val="HIL-Überschrift-1"/>
    <w:basedOn w:val="Standard"/>
    <w:next w:val="HIL-Standard"/>
    <w:rsid w:val="00E3242A"/>
    <w:pPr>
      <w:keepNext/>
      <w:pageBreakBefore/>
      <w:numPr>
        <w:numId w:val="8"/>
      </w:numPr>
      <w:tabs>
        <w:tab w:val="left" w:pos="0"/>
      </w:tabs>
      <w:spacing w:before="240" w:after="120"/>
      <w:outlineLvl w:val="0"/>
    </w:pPr>
    <w:rPr>
      <w:b/>
      <w:caps/>
      <w:sz w:val="32"/>
    </w:rPr>
  </w:style>
  <w:style w:type="paragraph" w:customStyle="1" w:styleId="HIL-Standard">
    <w:name w:val="HIL-Standard"/>
    <w:basedOn w:val="Standard"/>
    <w:link w:val="HIL-StandardChar"/>
    <w:pPr>
      <w:spacing w:before="120"/>
    </w:pPr>
  </w:style>
  <w:style w:type="paragraph" w:customStyle="1" w:styleId="HIL-berschrift-2">
    <w:name w:val="HIL-Überschrift-2"/>
    <w:basedOn w:val="Standard"/>
    <w:next w:val="HIL-Standard"/>
    <w:pPr>
      <w:keepNext/>
      <w:numPr>
        <w:ilvl w:val="1"/>
        <w:numId w:val="8"/>
      </w:numPr>
      <w:tabs>
        <w:tab w:val="left" w:pos="0"/>
      </w:tabs>
      <w:spacing w:before="120"/>
      <w:outlineLvl w:val="1"/>
    </w:pPr>
    <w:rPr>
      <w:b/>
      <w:smallCaps/>
      <w:sz w:val="28"/>
    </w:rPr>
  </w:style>
  <w:style w:type="paragraph" w:customStyle="1" w:styleId="HIL-berschrift-3">
    <w:name w:val="HIL-Überschrift-3"/>
    <w:basedOn w:val="Standard"/>
    <w:next w:val="HIL-Standard"/>
    <w:pPr>
      <w:keepNext/>
      <w:numPr>
        <w:ilvl w:val="2"/>
        <w:numId w:val="8"/>
      </w:numPr>
      <w:tabs>
        <w:tab w:val="left" w:pos="0"/>
      </w:tabs>
      <w:spacing w:before="240" w:after="120"/>
      <w:outlineLvl w:val="2"/>
    </w:pPr>
    <w:rPr>
      <w:b/>
      <w:sz w:val="24"/>
    </w:rPr>
  </w:style>
  <w:style w:type="paragraph" w:customStyle="1" w:styleId="HIL-berschrift-4">
    <w:name w:val="HIL-Überschrift-4"/>
    <w:basedOn w:val="Standard"/>
    <w:next w:val="HIL-Standard"/>
    <w:pPr>
      <w:keepNext/>
      <w:numPr>
        <w:ilvl w:val="3"/>
        <w:numId w:val="8"/>
      </w:numPr>
      <w:tabs>
        <w:tab w:val="left" w:pos="0"/>
      </w:tabs>
      <w:spacing w:before="240" w:after="120"/>
      <w:outlineLvl w:val="3"/>
    </w:pPr>
    <w:rPr>
      <w:b/>
    </w:rPr>
  </w:style>
  <w:style w:type="paragraph" w:customStyle="1" w:styleId="HIL-berschrift-5">
    <w:name w:val="HIL-Überschrift-5"/>
    <w:basedOn w:val="Standard"/>
    <w:next w:val="HIL-Standard"/>
    <w:pPr>
      <w:keepNext/>
      <w:numPr>
        <w:ilvl w:val="4"/>
        <w:numId w:val="8"/>
      </w:numPr>
      <w:tabs>
        <w:tab w:val="left" w:pos="1134"/>
      </w:tabs>
      <w:outlineLvl w:val="4"/>
    </w:pPr>
    <w:rPr>
      <w:b/>
    </w:rPr>
  </w:style>
  <w:style w:type="paragraph" w:customStyle="1" w:styleId="HIL-berschrift-6">
    <w:name w:val="HIL-Überschrift-6"/>
    <w:basedOn w:val="Standard"/>
    <w:next w:val="HIL-Standard"/>
    <w:pPr>
      <w:keepNext/>
      <w:tabs>
        <w:tab w:val="left" w:pos="142"/>
      </w:tabs>
      <w:ind w:left="142" w:hanging="1276"/>
      <w:outlineLvl w:val="5"/>
    </w:pPr>
    <w:rPr>
      <w:b/>
    </w:rPr>
  </w:style>
  <w:style w:type="paragraph" w:customStyle="1" w:styleId="HIL-berschrift-7">
    <w:name w:val="HIL-Überschrift-7"/>
    <w:basedOn w:val="Standard"/>
    <w:next w:val="HIL-Standard"/>
    <w:pPr>
      <w:keepNext/>
      <w:tabs>
        <w:tab w:val="left" w:pos="284"/>
      </w:tabs>
      <w:ind w:left="284" w:hanging="1418"/>
      <w:outlineLvl w:val="6"/>
    </w:pPr>
    <w:rPr>
      <w:b/>
    </w:rPr>
  </w:style>
  <w:style w:type="paragraph" w:customStyle="1" w:styleId="HIL-berschrift-8">
    <w:name w:val="HIL-Überschrift-8"/>
    <w:basedOn w:val="Standard"/>
    <w:next w:val="HIL-Standard"/>
    <w:pPr>
      <w:keepNext/>
      <w:tabs>
        <w:tab w:val="left" w:pos="567"/>
      </w:tabs>
      <w:ind w:left="567" w:hanging="1701"/>
      <w:outlineLvl w:val="7"/>
    </w:pPr>
    <w:rPr>
      <w:b/>
    </w:rPr>
  </w:style>
  <w:style w:type="paragraph" w:customStyle="1" w:styleId="HIL-berschrift-9">
    <w:name w:val="HIL-Überschrift-9"/>
    <w:basedOn w:val="Standard"/>
    <w:next w:val="HIL-Standard"/>
    <w:pPr>
      <w:keepNext/>
      <w:tabs>
        <w:tab w:val="left" w:pos="851"/>
      </w:tabs>
      <w:ind w:left="851" w:hanging="1985"/>
      <w:outlineLvl w:val="8"/>
    </w:pPr>
    <w:rPr>
      <w:b/>
    </w:rPr>
  </w:style>
  <w:style w:type="paragraph" w:customStyle="1" w:styleId="HIL-Aufzhl-1">
    <w:name w:val="HIL-Aufzähl-1"/>
    <w:basedOn w:val="Standard"/>
    <w:link w:val="HIL-Aufzhl-1Char"/>
    <w:pPr>
      <w:numPr>
        <w:numId w:val="10"/>
      </w:numPr>
      <w:spacing w:before="120"/>
    </w:pPr>
  </w:style>
  <w:style w:type="paragraph" w:customStyle="1" w:styleId="HIL-Aufzhl-2">
    <w:name w:val="HIL-Aufzähl-2"/>
    <w:basedOn w:val="HIL-Standard"/>
    <w:pPr>
      <w:numPr>
        <w:numId w:val="32"/>
      </w:numPr>
    </w:pPr>
    <w:rPr>
      <w:snapToGrid w:val="0"/>
    </w:rPr>
  </w:style>
  <w:style w:type="paragraph" w:customStyle="1" w:styleId="HIL-Aufzhl-3">
    <w:name w:val="HIL-Aufzähl-3"/>
    <w:basedOn w:val="HIL-Aufzhl-2"/>
    <w:autoRedefine/>
    <w:pPr>
      <w:tabs>
        <w:tab w:val="left" w:pos="1701"/>
      </w:tabs>
      <w:ind w:left="1701" w:hanging="283"/>
    </w:pPr>
  </w:style>
  <w:style w:type="paragraph" w:customStyle="1" w:styleId="HIL-Aufzhl-4">
    <w:name w:val="HIL-Aufzähl-4"/>
    <w:basedOn w:val="Standard"/>
    <w:pPr>
      <w:numPr>
        <w:numId w:val="12"/>
      </w:numPr>
      <w:tabs>
        <w:tab w:val="clear" w:pos="720"/>
        <w:tab w:val="left" w:pos="2126"/>
      </w:tabs>
      <w:ind w:left="2126" w:hanging="425"/>
    </w:pPr>
  </w:style>
  <w:style w:type="paragraph" w:customStyle="1" w:styleId="HIL-Aufzhl-5">
    <w:name w:val="HIL-Aufzähl-5"/>
    <w:basedOn w:val="Standard"/>
    <w:pPr>
      <w:numPr>
        <w:numId w:val="13"/>
      </w:numPr>
      <w:tabs>
        <w:tab w:val="clear" w:pos="720"/>
        <w:tab w:val="left" w:pos="2552"/>
      </w:tabs>
      <w:ind w:left="2551" w:hanging="42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customStyle="1" w:styleId="HIL-Liste-Num-3">
    <w:name w:val="HIL-Liste-Num-3"/>
    <w:basedOn w:val="Standard"/>
    <w:pPr>
      <w:numPr>
        <w:numId w:val="21"/>
      </w:numPr>
      <w:tabs>
        <w:tab w:val="clear" w:pos="720"/>
        <w:tab w:val="left" w:pos="1559"/>
      </w:tabs>
      <w:ind w:left="1559" w:hanging="425"/>
    </w:pPr>
  </w:style>
  <w:style w:type="paragraph" w:customStyle="1" w:styleId="HIL-Liste-Num-4">
    <w:name w:val="HIL-Liste-Num-4"/>
    <w:basedOn w:val="HIL-Standard"/>
    <w:pPr>
      <w:numPr>
        <w:numId w:val="22"/>
      </w:numPr>
      <w:tabs>
        <w:tab w:val="clear" w:pos="720"/>
        <w:tab w:val="left" w:pos="1985"/>
      </w:tabs>
      <w:ind w:left="1984" w:hanging="425"/>
    </w:pPr>
  </w:style>
  <w:style w:type="paragraph" w:customStyle="1" w:styleId="HIL-Liste-Num-5">
    <w:name w:val="HIL-Liste-Num-5"/>
    <w:basedOn w:val="HIL-Standard"/>
    <w:pPr>
      <w:numPr>
        <w:numId w:val="23"/>
      </w:numPr>
      <w:tabs>
        <w:tab w:val="clear" w:pos="720"/>
        <w:tab w:val="left" w:pos="2410"/>
      </w:tabs>
      <w:ind w:left="2410" w:hanging="425"/>
    </w:pPr>
  </w:style>
  <w:style w:type="paragraph" w:customStyle="1" w:styleId="HIL-Inh-Verz-1">
    <w:name w:val="HIL-Inh-Verz-1"/>
    <w:basedOn w:val="Standard"/>
    <w:pPr>
      <w:keepNext/>
      <w:tabs>
        <w:tab w:val="left" w:pos="1134"/>
        <w:tab w:val="right" w:leader="dot" w:pos="9072"/>
      </w:tabs>
      <w:ind w:left="2268" w:right="1134" w:hanging="1134"/>
    </w:pPr>
    <w:rPr>
      <w:b/>
      <w:sz w:val="24"/>
    </w:rPr>
  </w:style>
  <w:style w:type="paragraph" w:customStyle="1" w:styleId="HIL-Inh-Verz-2">
    <w:name w:val="HIL-Inh-Verz-2"/>
    <w:basedOn w:val="Standard"/>
    <w:pPr>
      <w:tabs>
        <w:tab w:val="left" w:pos="1134"/>
        <w:tab w:val="right" w:leader="dot" w:pos="9072"/>
      </w:tabs>
      <w:ind w:left="2268" w:right="1134" w:hanging="1134"/>
    </w:pPr>
    <w:rPr>
      <w:b/>
    </w:rPr>
  </w:style>
  <w:style w:type="paragraph" w:customStyle="1" w:styleId="HIL-Liste-abc-1">
    <w:name w:val="HIL-Liste-abc-1"/>
    <w:basedOn w:val="HIL-Standard"/>
    <w:pPr>
      <w:numPr>
        <w:numId w:val="14"/>
      </w:numPr>
      <w:tabs>
        <w:tab w:val="clear" w:pos="1418"/>
        <w:tab w:val="left" w:pos="709"/>
      </w:tabs>
      <w:ind w:left="709" w:hanging="425"/>
    </w:pPr>
  </w:style>
  <w:style w:type="paragraph" w:customStyle="1" w:styleId="HIL-Liste-abc-2">
    <w:name w:val="HIL-Liste-abc-2"/>
    <w:basedOn w:val="HIL-Standard"/>
    <w:pPr>
      <w:numPr>
        <w:numId w:val="15"/>
      </w:numPr>
      <w:tabs>
        <w:tab w:val="clear" w:pos="2127"/>
        <w:tab w:val="left" w:pos="1134"/>
      </w:tabs>
      <w:spacing w:before="0"/>
      <w:ind w:left="1134" w:hanging="425"/>
    </w:pPr>
  </w:style>
  <w:style w:type="paragraph" w:customStyle="1" w:styleId="HIL-Liste-abc-3">
    <w:name w:val="HIL-Liste-abc-3"/>
    <w:basedOn w:val="HIL-Standard"/>
    <w:pPr>
      <w:numPr>
        <w:numId w:val="16"/>
      </w:numPr>
      <w:tabs>
        <w:tab w:val="clear" w:pos="1418"/>
        <w:tab w:val="left" w:pos="1559"/>
      </w:tabs>
      <w:ind w:left="1559" w:hanging="425"/>
    </w:pPr>
  </w:style>
  <w:style w:type="paragraph" w:customStyle="1" w:styleId="HIL-Liste-abc-4">
    <w:name w:val="HIL-Liste-abc-4"/>
    <w:basedOn w:val="HIL-Standard"/>
    <w:pPr>
      <w:numPr>
        <w:numId w:val="17"/>
      </w:numPr>
      <w:tabs>
        <w:tab w:val="clear" w:pos="1418"/>
        <w:tab w:val="left" w:pos="1985"/>
      </w:tabs>
      <w:ind w:left="1984" w:hanging="425"/>
    </w:pPr>
  </w:style>
  <w:style w:type="paragraph" w:customStyle="1" w:styleId="HIL-Liste-abc-5">
    <w:name w:val="HIL-Liste-abc-5"/>
    <w:basedOn w:val="HIL-Standard"/>
    <w:pPr>
      <w:numPr>
        <w:numId w:val="18"/>
      </w:numPr>
      <w:tabs>
        <w:tab w:val="clear" w:pos="1418"/>
        <w:tab w:val="left" w:pos="2410"/>
      </w:tabs>
      <w:ind w:left="2410" w:hanging="425"/>
    </w:pPr>
  </w:style>
  <w:style w:type="character" w:styleId="Zeilennummer">
    <w:name w:val="line number"/>
    <w:basedOn w:val="Absatz-Standardschriftart"/>
  </w:style>
  <w:style w:type="paragraph" w:customStyle="1" w:styleId="HIL-Abb-Titel">
    <w:name w:val="HIL-Abb-Titel"/>
    <w:basedOn w:val="HIL-Standard"/>
    <w:next w:val="HIL-Standard"/>
    <w:pPr>
      <w:jc w:val="center"/>
    </w:pPr>
    <w:rPr>
      <w:b/>
      <w:i/>
    </w:rPr>
  </w:style>
  <w:style w:type="paragraph" w:styleId="Textkrper">
    <w:name w:val="Body Text"/>
    <w:basedOn w:val="Standard"/>
    <w:pPr>
      <w:jc w:val="left"/>
    </w:pPr>
    <w:rPr>
      <w:sz w:val="24"/>
    </w:rPr>
  </w:style>
  <w:style w:type="paragraph" w:customStyle="1" w:styleId="HIL-Quer">
    <w:name w:val="HIL-Quer"/>
    <w:basedOn w:val="HIL-Standard"/>
    <w:pPr>
      <w:ind w:left="-1134"/>
    </w:pPr>
  </w:style>
  <w:style w:type="paragraph" w:styleId="Textkrper2">
    <w:name w:val="Body Text 2"/>
    <w:basedOn w:val="Standard"/>
    <w:rPr>
      <w:sz w:val="24"/>
    </w:rPr>
  </w:style>
  <w:style w:type="paragraph" w:styleId="Funotentext">
    <w:name w:val="footnote text"/>
    <w:basedOn w:val="Standard"/>
    <w:semiHidden/>
    <w:pPr>
      <w:spacing w:after="60"/>
      <w:ind w:left="284" w:hanging="284"/>
    </w:pPr>
    <w:rPr>
      <w:sz w:val="18"/>
      <w:szCs w:val="20"/>
    </w:rPr>
  </w:style>
  <w:style w:type="paragraph" w:styleId="Textkrper-Zeileneinzug">
    <w:name w:val="Body Text Indent"/>
    <w:basedOn w:val="Standard"/>
    <w:pPr>
      <w:ind w:left="705"/>
      <w:jc w:val="left"/>
    </w:pPr>
    <w:rPr>
      <w:sz w:val="24"/>
      <w:szCs w:val="20"/>
    </w:rPr>
  </w:style>
  <w:style w:type="paragraph" w:customStyle="1" w:styleId="Flietext1">
    <w:name w:val="Fließtext1"/>
    <w:basedOn w:val="Standard"/>
    <w:pPr>
      <w:ind w:left="426"/>
      <w:jc w:val="left"/>
    </w:pPr>
    <w:rPr>
      <w:rFonts w:ascii="Book Antiqua" w:hAnsi="Book Antiqua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HIL-11-ohne-Abstand">
    <w:name w:val="HIL-11-ohne-Abstand"/>
    <w:basedOn w:val="HIL-Standard"/>
    <w:pPr>
      <w:spacing w:before="0"/>
    </w:pPr>
    <w:rPr>
      <w:rFonts w:eastAsia="MS Mincho"/>
      <w:bCs/>
    </w:rPr>
  </w:style>
  <w:style w:type="paragraph" w:customStyle="1" w:styleId="HIL-Einzug-1">
    <w:name w:val="HIL-Einzug-1"/>
    <w:basedOn w:val="HIL-Standard"/>
    <w:pPr>
      <w:ind w:left="851"/>
    </w:pPr>
  </w:style>
  <w:style w:type="paragraph" w:customStyle="1" w:styleId="hil-s">
    <w:name w:val="hil-s"/>
    <w:basedOn w:val="Standard"/>
    <w:rPr>
      <w:sz w:val="24"/>
    </w:rPr>
  </w:style>
  <w:style w:type="paragraph" w:customStyle="1" w:styleId="HIL-Tab-Kfm">
    <w:name w:val="HIL-Tab-Kfm"/>
    <w:basedOn w:val="HIL-Standard"/>
    <w:pPr>
      <w:ind w:left="-1134"/>
      <w:jc w:val="center"/>
    </w:pPr>
  </w:style>
  <w:style w:type="paragraph" w:customStyle="1" w:styleId="HIL-Aufzhl-2-kurz">
    <w:name w:val="HIL-Aufzähl-2-kurz"/>
    <w:basedOn w:val="HIL-Aufzhl-2"/>
    <w:autoRedefine/>
    <w:pPr>
      <w:numPr>
        <w:numId w:val="31"/>
      </w:numPr>
      <w:tabs>
        <w:tab w:val="clear" w:pos="720"/>
      </w:tabs>
      <w:spacing w:before="60" w:after="60"/>
      <w:ind w:left="1276" w:hanging="283"/>
    </w:pPr>
  </w:style>
  <w:style w:type="paragraph" w:customStyle="1" w:styleId="HIL-Aufzhl-3-kurz">
    <w:name w:val="HIL-Aufzähl-3-kurz"/>
    <w:basedOn w:val="HIL-Aufzhl-3"/>
    <w:autoRedefine/>
    <w:pPr>
      <w:numPr>
        <w:numId w:val="11"/>
      </w:numPr>
      <w:spacing w:before="60" w:after="60"/>
    </w:pPr>
    <w:rPr>
      <w:rFonts w:eastAsia="Arial"/>
    </w:rPr>
  </w:style>
  <w:style w:type="paragraph" w:customStyle="1" w:styleId="Bildunterschrift">
    <w:name w:val="Bildunterschrift"/>
    <w:basedOn w:val="Standard"/>
    <w:pPr>
      <w:spacing w:before="60" w:after="240"/>
      <w:jc w:val="left"/>
    </w:pPr>
    <w:rPr>
      <w:rFonts w:ascii="Times New Roman" w:hAnsi="Times New Roman"/>
      <w:sz w:val="20"/>
    </w:rPr>
  </w:style>
  <w:style w:type="paragraph" w:customStyle="1" w:styleId="Arbeitspaket">
    <w:name w:val="Arbeitspaket"/>
    <w:next w:val="Standard"/>
    <w:pPr>
      <w:keepNext/>
      <w:numPr>
        <w:ilvl w:val="1"/>
        <w:numId w:val="24"/>
      </w:numPr>
      <w:tabs>
        <w:tab w:val="left" w:pos="1418"/>
      </w:tabs>
      <w:spacing w:before="360" w:after="120"/>
    </w:pPr>
    <w:rPr>
      <w:rFonts w:ascii="Verdana" w:hAnsi="Verdana"/>
      <w:b/>
      <w:sz w:val="22"/>
    </w:rPr>
  </w:style>
  <w:style w:type="paragraph" w:customStyle="1" w:styleId="Fuzeile-2">
    <w:name w:val="Fußzeile-2"/>
    <w:basedOn w:val="Funotentext"/>
    <w:next w:val="Fuzeile"/>
    <w:pPr>
      <w:tabs>
        <w:tab w:val="left" w:pos="567"/>
      </w:tabs>
      <w:spacing w:before="60"/>
      <w:ind w:left="567" w:hanging="567"/>
      <w:jc w:val="left"/>
    </w:pPr>
    <w:rPr>
      <w:szCs w:val="24"/>
    </w:rPr>
  </w:style>
  <w:style w:type="paragraph" w:customStyle="1" w:styleId="HIL-berschrift-A">
    <w:name w:val="HIL-Überschrift-A"/>
    <w:basedOn w:val="Standard"/>
    <w:pPr>
      <w:keepNext/>
      <w:pageBreakBefore/>
      <w:numPr>
        <w:numId w:val="7"/>
      </w:numPr>
      <w:tabs>
        <w:tab w:val="clear" w:pos="432"/>
        <w:tab w:val="left" w:pos="1134"/>
      </w:tabs>
      <w:spacing w:before="240" w:line="360" w:lineRule="auto"/>
      <w:ind w:left="1134" w:hanging="1134"/>
      <w:jc w:val="left"/>
      <w:outlineLvl w:val="0"/>
    </w:pPr>
    <w:rPr>
      <w:b/>
      <w:sz w:val="36"/>
    </w:rPr>
  </w:style>
  <w:style w:type="paragraph" w:customStyle="1" w:styleId="Schriftfeld-GZ">
    <w:name w:val="Schriftfeld-GÜZ"/>
    <w:basedOn w:val="Standar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character" w:customStyle="1" w:styleId="HIL-StandardZchn">
    <w:name w:val="HIL-Standard 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2Zchn">
    <w:name w:val="HIL-Aufzähl-2 Zchn"/>
    <w:basedOn w:val="HIL-Standard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1Zchn">
    <w:name w:val="HIL-Aufzähl-1 Zchn"/>
    <w:rPr>
      <w:rFonts w:ascii="Arial" w:hAnsi="Arial"/>
      <w:noProof w:val="0"/>
      <w:sz w:val="22"/>
      <w:szCs w:val="24"/>
      <w:lang w:val="de-DE" w:eastAsia="de-DE" w:bidi="ar-SA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z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 w:val="20"/>
      <w:szCs w:val="20"/>
    </w:rPr>
  </w:style>
  <w:style w:type="paragraph" w:customStyle="1" w:styleId="TabelleAufzhlung">
    <w:name w:val="Tabelle Aufzählung"/>
    <w:basedOn w:val="HIL-Standard"/>
    <w:autoRedefine/>
    <w:pPr>
      <w:numPr>
        <w:numId w:val="25"/>
      </w:numPr>
      <w:spacing w:before="60"/>
    </w:pPr>
  </w:style>
  <w:style w:type="character" w:customStyle="1" w:styleId="HIL-StandardChar">
    <w:name w:val="HIL-Standard Char"/>
    <w:link w:val="HIL-Standard"/>
    <w:rsid w:val="00895E3F"/>
    <w:rPr>
      <w:rFonts w:ascii="Arial" w:hAnsi="Arial"/>
      <w:sz w:val="22"/>
      <w:szCs w:val="24"/>
      <w:lang w:val="de-DE" w:eastAsia="de-DE" w:bidi="ar-SA"/>
    </w:rPr>
  </w:style>
  <w:style w:type="paragraph" w:customStyle="1" w:styleId="Zwischenberschrift1">
    <w:name w:val="Zwischenüberschrift 1"/>
    <w:basedOn w:val="Standard"/>
    <w:next w:val="Standard"/>
    <w:rsid w:val="008C00BB"/>
    <w:pPr>
      <w:spacing w:after="120" w:line="240" w:lineRule="atLeast"/>
      <w:jc w:val="left"/>
    </w:pPr>
    <w:rPr>
      <w:b/>
      <w:szCs w:val="20"/>
      <w:lang w:eastAsia="en-US"/>
    </w:rPr>
  </w:style>
  <w:style w:type="paragraph" w:customStyle="1" w:styleId="ListBullet1">
    <w:name w:val="List Bullet 1"/>
    <w:basedOn w:val="Standard"/>
    <w:pPr>
      <w:numPr>
        <w:numId w:val="26"/>
      </w:numPr>
      <w:tabs>
        <w:tab w:val="clear" w:pos="675"/>
      </w:tabs>
      <w:spacing w:line="240" w:lineRule="atLeast"/>
      <w:ind w:left="360"/>
      <w:jc w:val="left"/>
    </w:pPr>
    <w:rPr>
      <w:szCs w:val="22"/>
      <w:lang w:eastAsia="en-US"/>
    </w:rPr>
  </w:style>
  <w:style w:type="paragraph" w:customStyle="1" w:styleId="ListBulletReporting">
    <w:name w:val="List Bullet Reporting"/>
    <w:basedOn w:val="Aufzhlungszeichen2"/>
    <w:pPr>
      <w:numPr>
        <w:numId w:val="27"/>
      </w:numPr>
      <w:tabs>
        <w:tab w:val="clear" w:pos="851"/>
      </w:tabs>
      <w:spacing w:line="240" w:lineRule="atLeast"/>
      <w:jc w:val="left"/>
    </w:pPr>
    <w:rPr>
      <w:i/>
      <w:szCs w:val="20"/>
      <w:lang w:eastAsia="en-US"/>
    </w:rPr>
  </w:style>
  <w:style w:type="paragraph" w:customStyle="1" w:styleId="StyleListBullet1Italic">
    <w:name w:val="Style List Bullet 1 + Italic"/>
    <w:basedOn w:val="ListBullet1"/>
    <w:pPr>
      <w:numPr>
        <w:numId w:val="0"/>
      </w:numPr>
      <w:tabs>
        <w:tab w:val="num" w:pos="643"/>
      </w:tabs>
      <w:ind w:left="360" w:hanging="360"/>
    </w:pPr>
    <w:rPr>
      <w:i/>
      <w:iCs/>
    </w:rPr>
  </w:style>
  <w:style w:type="character" w:customStyle="1" w:styleId="StyleListBullet1ItalicChar">
    <w:name w:val="Style List Bullet 1 + Italic Char"/>
    <w:rPr>
      <w:rFonts w:ascii="Arial" w:hAnsi="Arial"/>
      <w:i/>
      <w:iCs/>
      <w:sz w:val="22"/>
      <w:szCs w:val="22"/>
      <w:lang w:val="de-DE" w:eastAsia="en-US" w:bidi="ar-SA"/>
    </w:rPr>
  </w:style>
  <w:style w:type="paragraph" w:customStyle="1" w:styleId="EinzugmitBindestrich">
    <w:name w:val="Einzug mit Bindestrich"/>
    <w:basedOn w:val="Standard"/>
    <w:pPr>
      <w:numPr>
        <w:numId w:val="28"/>
      </w:numPr>
      <w:jc w:val="left"/>
    </w:pPr>
    <w:rPr>
      <w:rFonts w:cs="Arial"/>
      <w:szCs w:val="22"/>
    </w:rPr>
  </w:style>
  <w:style w:type="paragraph" w:customStyle="1" w:styleId="ListSpiegelstrich1">
    <w:name w:val="List Spiegelstrich 1"/>
    <w:basedOn w:val="HIL-Standard"/>
    <w:pPr>
      <w:numPr>
        <w:numId w:val="30"/>
      </w:numPr>
      <w:tabs>
        <w:tab w:val="clear" w:pos="1676"/>
        <w:tab w:val="num" w:pos="851"/>
      </w:tabs>
      <w:spacing w:before="0" w:line="240" w:lineRule="atLeast"/>
      <w:ind w:left="851" w:hanging="284"/>
      <w:jc w:val="left"/>
    </w:pPr>
    <w:rPr>
      <w:i/>
    </w:rPr>
  </w:style>
  <w:style w:type="paragraph" w:customStyle="1" w:styleId="ListSpiegelstrich2">
    <w:name w:val="List Spiegelstrich 2"/>
    <w:basedOn w:val="ListSpiegelstrich1"/>
    <w:pPr>
      <w:numPr>
        <w:ilvl w:val="1"/>
        <w:numId w:val="29"/>
      </w:numPr>
      <w:tabs>
        <w:tab w:val="left" w:pos="851"/>
      </w:tabs>
    </w:pPr>
    <w:rPr>
      <w:szCs w:val="22"/>
    </w:rPr>
  </w:style>
  <w:style w:type="paragraph" w:customStyle="1" w:styleId="ListSpiegelstrich3">
    <w:name w:val="List Spiegelstrich 3"/>
    <w:basedOn w:val="ListSpiegelstrich2"/>
    <w:autoRedefine/>
    <w:rsid w:val="00FA4F7F"/>
    <w:pPr>
      <w:tabs>
        <w:tab w:val="clear" w:pos="1358"/>
        <w:tab w:val="num" w:pos="2268"/>
      </w:tabs>
      <w:ind w:left="2268" w:hanging="425"/>
    </w:pPr>
  </w:style>
  <w:style w:type="character" w:customStyle="1" w:styleId="HIL-Aufzhl-1Char">
    <w:name w:val="HIL-Aufzähl-1 Char"/>
    <w:link w:val="HIL-Aufzhl-1"/>
    <w:rsid w:val="009115BA"/>
    <w:rPr>
      <w:rFonts w:ascii="Arial" w:hAnsi="Arial"/>
      <w:sz w:val="22"/>
      <w:szCs w:val="24"/>
    </w:rPr>
  </w:style>
  <w:style w:type="table" w:styleId="Tabellenraster">
    <w:name w:val="Table Grid"/>
    <w:basedOn w:val="NormaleTabelle"/>
    <w:rsid w:val="00B51B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ge">
    <w:name w:val="Frage"/>
    <w:basedOn w:val="Kopfzeile"/>
    <w:rsid w:val="00513F3E"/>
    <w:pPr>
      <w:tabs>
        <w:tab w:val="clear" w:pos="4536"/>
        <w:tab w:val="clear" w:pos="9072"/>
      </w:tabs>
      <w:spacing w:before="120"/>
      <w:ind w:left="203"/>
      <w:jc w:val="left"/>
    </w:pPr>
    <w:rPr>
      <w:b/>
      <w:sz w:val="22"/>
      <w:szCs w:val="20"/>
    </w:rPr>
  </w:style>
  <w:style w:type="paragraph" w:styleId="Makrotext">
    <w:name w:val="macro"/>
    <w:semiHidden/>
    <w:rsid w:val="00175A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rial"/>
      <w:lang w:val="en-US" w:eastAsia="en-US"/>
    </w:rPr>
  </w:style>
  <w:style w:type="paragraph" w:customStyle="1" w:styleId="ErsterAbsatz">
    <w:name w:val="Erster Absatz"/>
    <w:basedOn w:val="Standard"/>
    <w:next w:val="Standard"/>
    <w:rsid w:val="00384F7F"/>
    <w:pPr>
      <w:spacing w:before="2268"/>
      <w:jc w:val="left"/>
    </w:pPr>
    <w:rPr>
      <w:rFonts w:ascii="Book Antiqua" w:hAnsi="Book Antiqua"/>
      <w:szCs w:val="22"/>
      <w:lang w:eastAsia="en-US"/>
    </w:rPr>
  </w:style>
  <w:style w:type="paragraph" w:styleId="Textkrper3">
    <w:name w:val="Body Text 3"/>
    <w:basedOn w:val="Standard"/>
    <w:rsid w:val="007510BC"/>
    <w:pPr>
      <w:spacing w:after="120"/>
    </w:pPr>
    <w:rPr>
      <w:sz w:val="16"/>
      <w:szCs w:val="16"/>
    </w:rPr>
  </w:style>
  <w:style w:type="paragraph" w:customStyle="1" w:styleId="Default">
    <w:name w:val="Default"/>
    <w:rsid w:val="00E578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bbildungsverzeichnis">
    <w:name w:val="table of figures"/>
    <w:basedOn w:val="Standard"/>
    <w:next w:val="Standard"/>
    <w:semiHidden/>
    <w:rsid w:val="009E3F13"/>
  </w:style>
  <w:style w:type="paragraph" w:styleId="Kommentarthema">
    <w:name w:val="annotation subject"/>
    <w:basedOn w:val="Kommentartext"/>
    <w:next w:val="Kommentartext"/>
    <w:semiHidden/>
    <w:rsid w:val="0027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0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62281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C7C7C7"/>
                        <w:left w:val="single" w:sz="6" w:space="19" w:color="C7C7C7"/>
                        <w:bottom w:val="single" w:sz="2" w:space="0" w:color="C7C7C7"/>
                        <w:right w:val="single" w:sz="6" w:space="15" w:color="C7C7C7"/>
                      </w:divBdr>
                      <w:divsChild>
                        <w:div w:id="96843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6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6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35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6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6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2K_Vorlagen\HIL-Text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DE059-521B-484F-B42D-6D245558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HIL-Texte.dot</Template>
  <TotalTime>0</TotalTime>
  <Pages>2</Pages>
  <Words>198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IT-Konzept HIL</vt:lpstr>
    </vt:vector>
  </TitlesOfParts>
  <Company>HIL GmbH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IT-Konzept HIL</dc:title>
  <dc:creator>HIL GmbH</dc:creator>
  <cp:lastModifiedBy>Andreas Buss</cp:lastModifiedBy>
  <cp:revision>6</cp:revision>
  <cp:lastPrinted>2019-07-12T08:15:00Z</cp:lastPrinted>
  <dcterms:created xsi:type="dcterms:W3CDTF">2024-08-14T09:29:00Z</dcterms:created>
  <dcterms:modified xsi:type="dcterms:W3CDTF">2026-03-09T13:32:00Z</dcterms:modified>
</cp:coreProperties>
</file>